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896" w14:textId="333D3035" w:rsidR="00BB4E79" w:rsidRPr="008A290F" w:rsidRDefault="00BB4E79" w:rsidP="00BB4E79">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B85F44">
        <w:rPr>
          <w:bCs/>
          <w:noProof w:val="0"/>
          <w:sz w:val="24"/>
          <w:szCs w:val="24"/>
          <w:lang w:val="en-GB"/>
        </w:rPr>
        <w:t>20</w:t>
      </w:r>
      <w:r w:rsidRPr="008A290F">
        <w:rPr>
          <w:lang w:val="en-GB"/>
        </w:rPr>
        <w:t xml:space="preserve">                     </w:t>
      </w:r>
      <w:r>
        <w:rPr>
          <w:lang w:val="en-GB"/>
        </w:rPr>
        <w:t xml:space="preserve">                                               </w:t>
      </w:r>
      <w:r w:rsidRPr="001D56BF">
        <w:rPr>
          <w:sz w:val="24"/>
          <w:szCs w:val="24"/>
          <w:lang w:val="en-GB"/>
        </w:rPr>
        <w:t xml:space="preserve">  </w:t>
      </w:r>
      <w:r w:rsidR="001D56BF">
        <w:rPr>
          <w:sz w:val="24"/>
          <w:szCs w:val="24"/>
          <w:lang w:val="en-GB"/>
        </w:rPr>
        <w:t xml:space="preserve">   </w:t>
      </w:r>
      <w:r w:rsidR="00B85F44">
        <w:rPr>
          <w:sz w:val="24"/>
          <w:szCs w:val="24"/>
          <w:lang w:val="en-GB"/>
        </w:rPr>
        <w:t xml:space="preserve">      </w:t>
      </w:r>
      <w:r w:rsidR="001D56BF">
        <w:rPr>
          <w:sz w:val="24"/>
          <w:szCs w:val="24"/>
          <w:lang w:val="en-GB"/>
        </w:rPr>
        <w:t xml:space="preserve">  </w:t>
      </w:r>
      <w:r w:rsidRPr="001D56BF">
        <w:rPr>
          <w:sz w:val="24"/>
          <w:szCs w:val="24"/>
          <w:lang w:val="en-GB"/>
        </w:rPr>
        <w:t xml:space="preserve"> </w:t>
      </w:r>
      <w:r w:rsidR="001D56BF" w:rsidRPr="001D56BF">
        <w:rPr>
          <w:sz w:val="24"/>
          <w:szCs w:val="24"/>
          <w:lang w:val="en-GB"/>
        </w:rPr>
        <w:t>R1-2</w:t>
      </w:r>
      <w:r w:rsidR="00B85F44">
        <w:rPr>
          <w:sz w:val="24"/>
          <w:szCs w:val="24"/>
          <w:lang w:val="en-GB"/>
        </w:rPr>
        <w:t>500316</w:t>
      </w:r>
    </w:p>
    <w:bookmarkEnd w:id="1"/>
    <w:p w14:paraId="2CFE1919" w14:textId="2E1EDA98" w:rsidR="00850D96" w:rsidRPr="00D4694A" w:rsidRDefault="00B85F44" w:rsidP="00BB4E79">
      <w:pPr>
        <w:tabs>
          <w:tab w:val="center" w:pos="4536"/>
          <w:tab w:val="right" w:pos="9072"/>
        </w:tabs>
        <w:rPr>
          <w:rFonts w:ascii="Arial" w:eastAsia="MS Mincho" w:hAnsi="Arial" w:cs="Arial"/>
          <w:b/>
          <w:bCs/>
          <w:sz w:val="24"/>
          <w:szCs w:val="18"/>
          <w:lang w:eastAsia="ja-JP"/>
        </w:rPr>
      </w:pPr>
      <w:r w:rsidRPr="00D4694A">
        <w:rPr>
          <w:rFonts w:ascii="Arial" w:eastAsia="MS Mincho" w:hAnsi="Arial" w:cs="Arial"/>
          <w:b/>
          <w:bCs/>
          <w:sz w:val="24"/>
          <w:szCs w:val="18"/>
          <w:lang w:eastAsia="ja-JP"/>
        </w:rPr>
        <w:t>Athens</w:t>
      </w:r>
      <w:r w:rsidR="00BB4E79" w:rsidRPr="00D4694A">
        <w:rPr>
          <w:rFonts w:ascii="Arial" w:eastAsia="MS Mincho" w:hAnsi="Arial" w:cs="Arial"/>
          <w:b/>
          <w:bCs/>
          <w:sz w:val="24"/>
          <w:szCs w:val="18"/>
          <w:lang w:eastAsia="ja-JP"/>
        </w:rPr>
        <w:t>,</w:t>
      </w:r>
      <w:r w:rsidRPr="00D4694A">
        <w:rPr>
          <w:rFonts w:ascii="Arial" w:eastAsia="MS Mincho" w:hAnsi="Arial" w:cs="Arial"/>
          <w:b/>
          <w:bCs/>
          <w:sz w:val="24"/>
          <w:szCs w:val="18"/>
          <w:lang w:eastAsia="ja-JP"/>
        </w:rPr>
        <w:t xml:space="preserve"> Greece</w:t>
      </w:r>
      <w:r w:rsidR="00BB4E79" w:rsidRPr="00D4694A">
        <w:rPr>
          <w:rFonts w:ascii="Arial" w:eastAsia="MS Mincho" w:hAnsi="Arial" w:cs="Arial"/>
          <w:b/>
          <w:bCs/>
          <w:sz w:val="24"/>
          <w:szCs w:val="18"/>
          <w:lang w:eastAsia="ja-JP"/>
        </w:rPr>
        <w:t xml:space="preserve">, </w:t>
      </w:r>
      <w:r w:rsidRPr="00D4694A">
        <w:rPr>
          <w:rFonts w:ascii="Arial" w:eastAsia="MS Mincho" w:hAnsi="Arial" w:cs="Arial"/>
          <w:b/>
          <w:bCs/>
          <w:sz w:val="24"/>
          <w:szCs w:val="18"/>
          <w:lang w:eastAsia="ja-JP"/>
        </w:rPr>
        <w:t>February</w:t>
      </w:r>
      <w:r w:rsidR="00BB4E79" w:rsidRPr="00D4694A">
        <w:rPr>
          <w:rFonts w:ascii="Arial" w:eastAsia="MS Mincho" w:hAnsi="Arial" w:cs="Arial"/>
          <w:b/>
          <w:bCs/>
          <w:sz w:val="24"/>
          <w:szCs w:val="18"/>
          <w:lang w:eastAsia="ja-JP"/>
        </w:rPr>
        <w:t xml:space="preserve"> 1</w:t>
      </w:r>
      <w:r w:rsidRPr="00D4694A">
        <w:rPr>
          <w:rFonts w:ascii="Arial" w:eastAsia="MS Mincho" w:hAnsi="Arial" w:cs="Arial"/>
          <w:b/>
          <w:bCs/>
          <w:sz w:val="24"/>
          <w:szCs w:val="18"/>
          <w:lang w:eastAsia="ja-JP"/>
        </w:rPr>
        <w:t>7</w:t>
      </w:r>
      <w:r w:rsidR="00BB4E79" w:rsidRPr="00D4694A">
        <w:rPr>
          <w:rFonts w:ascii="Arial" w:eastAsia="Malgun Gothic" w:hAnsi="Arial" w:cs="Arial"/>
          <w:b/>
          <w:bCs/>
          <w:sz w:val="24"/>
          <w:szCs w:val="18"/>
          <w:vertAlign w:val="superscript"/>
          <w:lang w:eastAsia="ko-KR"/>
        </w:rPr>
        <w:t>th</w:t>
      </w:r>
      <w:r w:rsidR="00BB4E79" w:rsidRPr="00D4694A">
        <w:rPr>
          <w:rFonts w:ascii="Arial" w:eastAsia="MS Mincho" w:hAnsi="Arial" w:cs="Arial"/>
          <w:b/>
          <w:bCs/>
          <w:sz w:val="24"/>
          <w:szCs w:val="18"/>
          <w:lang w:eastAsia="ja-JP"/>
        </w:rPr>
        <w:t xml:space="preserve"> </w:t>
      </w:r>
      <w:r w:rsidR="00BB4E79" w:rsidRPr="00D4694A">
        <w:rPr>
          <w:rFonts w:ascii="Arial" w:hAnsi="Arial" w:cs="Arial"/>
          <w:b/>
          <w:bCs/>
          <w:sz w:val="24"/>
          <w:szCs w:val="18"/>
        </w:rPr>
        <w:t>–</w:t>
      </w:r>
      <w:r w:rsidR="00864EB1" w:rsidRPr="00D4694A">
        <w:rPr>
          <w:rFonts w:ascii="Arial" w:hAnsi="Arial" w:cs="Arial"/>
          <w:b/>
          <w:bCs/>
          <w:sz w:val="24"/>
          <w:szCs w:val="18"/>
        </w:rPr>
        <w:t xml:space="preserve"> 2</w:t>
      </w:r>
      <w:r w:rsidRPr="00D4694A">
        <w:rPr>
          <w:rFonts w:ascii="Arial" w:hAnsi="Arial" w:cs="Arial"/>
          <w:b/>
          <w:bCs/>
          <w:sz w:val="24"/>
          <w:szCs w:val="18"/>
        </w:rPr>
        <w:t>1</w:t>
      </w:r>
      <w:r w:rsidRPr="00D4694A">
        <w:rPr>
          <w:rFonts w:ascii="Arial" w:hAnsi="Arial" w:cs="Arial"/>
          <w:b/>
          <w:bCs/>
          <w:sz w:val="24"/>
          <w:szCs w:val="18"/>
          <w:vertAlign w:val="superscript"/>
        </w:rPr>
        <w:t>st</w:t>
      </w:r>
      <w:r w:rsidR="00BB4E79" w:rsidRPr="00D4694A">
        <w:rPr>
          <w:rFonts w:ascii="Arial" w:eastAsia="MS Mincho" w:hAnsi="Arial" w:cs="Arial"/>
          <w:b/>
          <w:bCs/>
          <w:sz w:val="24"/>
          <w:szCs w:val="18"/>
          <w:lang w:eastAsia="ja-JP"/>
        </w:rPr>
        <w:t>, 202</w:t>
      </w:r>
      <w:r w:rsidRPr="00D4694A">
        <w:rPr>
          <w:rFonts w:ascii="Arial" w:eastAsia="MS Mincho" w:hAnsi="Arial" w:cs="Arial"/>
          <w:b/>
          <w:bCs/>
          <w:sz w:val="24"/>
          <w:szCs w:val="18"/>
          <w:lang w:eastAsia="ja-JP"/>
        </w:rPr>
        <w:t>5</w:t>
      </w:r>
    </w:p>
    <w:p w14:paraId="30E02941" w14:textId="5CE432F3"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675EB7" w:rsidRPr="000D401B">
        <w:rPr>
          <w:rFonts w:cs="Arial"/>
          <w:b/>
          <w:bCs/>
          <w:sz w:val="24"/>
          <w:szCs w:val="24"/>
        </w:rPr>
        <w:t>9</w:t>
      </w:r>
      <w:r w:rsidR="00CC7843" w:rsidRPr="000D401B">
        <w:rPr>
          <w:rFonts w:cs="Arial"/>
          <w:b/>
          <w:bCs/>
          <w:sz w:val="24"/>
          <w:szCs w:val="24"/>
        </w:rPr>
        <w:t>.</w:t>
      </w:r>
      <w:r w:rsidR="00675EB7" w:rsidRPr="000D401B">
        <w:rPr>
          <w:rFonts w:cs="Arial"/>
          <w:b/>
          <w:bCs/>
          <w:sz w:val="24"/>
          <w:szCs w:val="24"/>
        </w:rPr>
        <w:t>3</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70475136"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884C56" w:rsidRPr="000D401B">
        <w:rPr>
          <w:rFonts w:ascii="Arial" w:hAnsi="Arial" w:cs="Arial"/>
          <w:b/>
          <w:bCs/>
          <w:sz w:val="24"/>
        </w:rPr>
        <w:t xml:space="preserve">Discussion on </w:t>
      </w:r>
      <w:r w:rsidR="000333F2" w:rsidRPr="000D401B">
        <w:rPr>
          <w:rFonts w:ascii="Arial" w:hAnsi="Arial" w:cs="Arial"/>
          <w:b/>
          <w:bCs/>
          <w:sz w:val="24"/>
        </w:rPr>
        <w:t xml:space="preserve">CLI Handling in SBFD </w:t>
      </w:r>
      <w:r w:rsidR="00A560BE" w:rsidRPr="000D401B">
        <w:rPr>
          <w:rFonts w:ascii="Arial" w:hAnsi="Arial" w:cs="Arial"/>
          <w:b/>
          <w:bCs/>
          <w:sz w:val="24"/>
        </w:rPr>
        <w:t>System</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2D0F4ED8" w14:textId="04491246" w:rsidR="00884C56" w:rsidRPr="000D401B" w:rsidRDefault="00884C56" w:rsidP="000D401B">
      <w:pPr>
        <w:pStyle w:val="Header"/>
        <w:tabs>
          <w:tab w:val="center" w:pos="4536"/>
          <w:tab w:val="right" w:pos="8280"/>
          <w:tab w:val="left" w:pos="9498"/>
          <w:tab w:val="right" w:pos="9781"/>
        </w:tabs>
        <w:spacing w:after="120"/>
        <w:ind w:right="-57"/>
        <w:jc w:val="both"/>
        <w:rPr>
          <w:rFonts w:ascii="Times New Roman" w:hAnsi="Times New Roman"/>
          <w:b w:val="0"/>
          <w:bCs/>
          <w:noProof w:val="0"/>
          <w:sz w:val="20"/>
          <w:lang w:val="en-GB" w:eastAsia="zh-TW"/>
        </w:rPr>
      </w:pPr>
      <w:r w:rsidRPr="000D401B">
        <w:rPr>
          <w:rFonts w:ascii="Times New Roman" w:hAnsi="Times New Roman"/>
          <w:b w:val="0"/>
          <w:bCs/>
          <w:noProof w:val="0"/>
          <w:sz w:val="20"/>
          <w:lang w:val="en-GB" w:eastAsia="zh-TW"/>
        </w:rPr>
        <w:t>The following is agreed as part of the scope of the Rel-19 WI on Evolution of NR Duplex Operation</w:t>
      </w:r>
      <w:r w:rsidR="00C06823">
        <w:rPr>
          <w:rFonts w:ascii="Times New Roman" w:hAnsi="Times New Roman"/>
          <w:b w:val="0"/>
          <w:bCs/>
          <w:noProof w:val="0"/>
          <w:sz w:val="20"/>
          <w:lang w:val="en-GB" w:eastAsia="zh-TW"/>
        </w:rPr>
        <w:t xml:space="preserve"> [1]</w:t>
      </w:r>
      <w:r w:rsidRPr="000D401B">
        <w:rPr>
          <w:rFonts w:ascii="Times New Roman" w:hAnsi="Times New Roman"/>
          <w:b w:val="0"/>
          <w:bCs/>
          <w:noProof w:val="0"/>
          <w:sz w:val="20"/>
          <w:lang w:val="en-GB" w:eastAsia="zh-TW"/>
        </w:rPr>
        <w:t xml:space="preserve">. </w:t>
      </w:r>
    </w:p>
    <w:tbl>
      <w:tblPr>
        <w:tblStyle w:val="TableGrid"/>
        <w:tblW w:w="0" w:type="auto"/>
        <w:tblInd w:w="108" w:type="dxa"/>
        <w:tblLook w:val="04A0" w:firstRow="1" w:lastRow="0" w:firstColumn="1" w:lastColumn="0" w:noHBand="0" w:noVBand="1"/>
      </w:tblPr>
      <w:tblGrid>
        <w:gridCol w:w="9639"/>
      </w:tblGrid>
      <w:tr w:rsidR="00995884" w:rsidRPr="000D401B" w14:paraId="1B790D7A" w14:textId="77777777" w:rsidTr="00BC1B7F">
        <w:trPr>
          <w:trHeight w:val="1417"/>
        </w:trPr>
        <w:tc>
          <w:tcPr>
            <w:tcW w:w="9639" w:type="dxa"/>
          </w:tcPr>
          <w:p w14:paraId="5E6F1155" w14:textId="77777777" w:rsidR="003F0D8B" w:rsidRPr="003F0D8B" w:rsidRDefault="003F0D8B" w:rsidP="00F00BA9">
            <w:pPr>
              <w:numPr>
                <w:ilvl w:val="0"/>
                <w:numId w:val="9"/>
              </w:numPr>
              <w:tabs>
                <w:tab w:val="left" w:pos="720"/>
                <w:tab w:val="left" w:pos="144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Specify enhancements for CLI handling [RAN1, RAN2, RAN3, RAN4]</w:t>
            </w:r>
          </w:p>
          <w:p w14:paraId="65F8CC1C" w14:textId="77777777" w:rsidR="003F0D8B" w:rsidRPr="003F0D8B" w:rsidRDefault="003F0D8B" w:rsidP="00F00BA9">
            <w:pPr>
              <w:numPr>
                <w:ilvl w:val="1"/>
                <w:numId w:val="9"/>
              </w:numPr>
              <w:tabs>
                <w:tab w:val="left" w:pos="720"/>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Information exchange among gNBs, including [RAN3]</w:t>
            </w:r>
          </w:p>
          <w:p w14:paraId="14BB2D09" w14:textId="707A8179" w:rsidR="003F0D8B" w:rsidRPr="003F0D8B" w:rsidRDefault="003F0D8B" w:rsidP="00F00BA9">
            <w:pPr>
              <w:numPr>
                <w:ilvl w:val="2"/>
                <w:numId w:val="9"/>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Semi-static </w:t>
            </w:r>
            <w:r w:rsidR="005122F0" w:rsidRPr="003F0D8B">
              <w:rPr>
                <w:rFonts w:eastAsia="Malgun Gothic"/>
                <w:lang w:val="en-US" w:eastAsia="ko-KR"/>
              </w:rPr>
              <w:t>cell specific</w:t>
            </w:r>
            <w:r w:rsidRPr="003F0D8B">
              <w:rPr>
                <w:rFonts w:eastAsia="Malgun Gothic"/>
                <w:lang w:val="en-US" w:eastAsia="ko-KR"/>
              </w:rPr>
              <w:t xml:space="preserve"> SBFD time and frequency location configuration </w:t>
            </w:r>
          </w:p>
          <w:p w14:paraId="6BBB6418" w14:textId="77777777" w:rsidR="003F0D8B" w:rsidRPr="003F0D8B" w:rsidRDefault="003F0D8B" w:rsidP="00F00BA9">
            <w:pPr>
              <w:numPr>
                <w:ilvl w:val="2"/>
                <w:numId w:val="9"/>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Measurement resource configuration, i.e., SSB and/or periodic NZP CSI-RS </w:t>
            </w:r>
          </w:p>
          <w:p w14:paraId="0EFBE4E8" w14:textId="77777777" w:rsidR="003F0D8B" w:rsidRPr="003F0D8B" w:rsidRDefault="003F0D8B" w:rsidP="00F00BA9">
            <w:pPr>
              <w:numPr>
                <w:ilvl w:val="2"/>
                <w:numId w:val="9"/>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Strongest DL beam information</w:t>
            </w:r>
          </w:p>
          <w:p w14:paraId="7089593E" w14:textId="77777777" w:rsidR="003F0D8B" w:rsidRPr="003F0D8B" w:rsidRDefault="003F0D8B" w:rsidP="00F00BA9">
            <w:pPr>
              <w:numPr>
                <w:ilvl w:val="2"/>
                <w:numId w:val="9"/>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CLI-mitigation request</w:t>
            </w:r>
          </w:p>
          <w:p w14:paraId="60318BDE" w14:textId="77777777" w:rsidR="003F0D8B" w:rsidRPr="003F0D8B" w:rsidRDefault="003F0D8B" w:rsidP="00F00BA9">
            <w:pPr>
              <w:numPr>
                <w:ilvl w:val="1"/>
                <w:numId w:val="9"/>
              </w:numPr>
              <w:tabs>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UL resource muting for PUSCH, including [RAN1, RAN2, RAN4] </w:t>
            </w:r>
          </w:p>
          <w:p w14:paraId="67CFB6A9" w14:textId="77777777" w:rsidR="003F0D8B" w:rsidRPr="003F0D8B" w:rsidRDefault="003F0D8B" w:rsidP="00F00BA9">
            <w:pPr>
              <w:numPr>
                <w:ilvl w:val="2"/>
                <w:numId w:val="9"/>
              </w:numPr>
              <w:tabs>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269F6AA1" w14:textId="77777777" w:rsidR="003F0D8B" w:rsidRPr="003F0D8B" w:rsidRDefault="003F0D8B" w:rsidP="00F00BA9">
            <w:pPr>
              <w:numPr>
                <w:ilvl w:val="2"/>
                <w:numId w:val="9"/>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PUSCH resource mapping, i.e., rate-matching around the muted REs</w:t>
            </w:r>
          </w:p>
          <w:p w14:paraId="4CCA7848" w14:textId="77777777" w:rsidR="003F0D8B" w:rsidRPr="003F0D8B" w:rsidRDefault="003F0D8B" w:rsidP="00F00BA9">
            <w:pPr>
              <w:numPr>
                <w:ilvl w:val="2"/>
                <w:numId w:val="9"/>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UCI resource determination in symbols with muted REs</w:t>
            </w:r>
          </w:p>
          <w:p w14:paraId="0E753B2D" w14:textId="77777777" w:rsidR="003F0D8B" w:rsidRPr="003F0D8B" w:rsidRDefault="003F0D8B" w:rsidP="00F00BA9">
            <w:pPr>
              <w:numPr>
                <w:ilvl w:val="1"/>
                <w:numId w:val="9"/>
              </w:numPr>
              <w:tabs>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L1 based UE-to-UE CLI measurement and reporting based on existing CSI framework, including [RAN1, RAN2, RAN4]</w:t>
            </w:r>
          </w:p>
          <w:p w14:paraId="426BD8BB" w14:textId="6C92A279" w:rsidR="003F0D8B" w:rsidRPr="003F0D8B" w:rsidRDefault="003F0D8B" w:rsidP="00F00BA9">
            <w:pPr>
              <w:numPr>
                <w:ilvl w:val="2"/>
                <w:numId w:val="9"/>
              </w:numPr>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Periodic, semi-persistent, or aperiodic measurement resource (set), i.e., SRS-RSRP resource or CLI-RSSI resource, and configuration/determination of ‘typeD’ QCL assumptions for the CLI measurement resource</w:t>
            </w:r>
            <w:r w:rsidR="005122F0">
              <w:rPr>
                <w:rFonts w:eastAsia="Malgun Gothic"/>
                <w:lang w:val="en-US" w:eastAsia="ko-KR"/>
              </w:rPr>
              <w:t>.</w:t>
            </w:r>
          </w:p>
          <w:p w14:paraId="3E665E4B" w14:textId="77777777" w:rsidR="003F0D8B" w:rsidRPr="003F0D8B" w:rsidRDefault="003F0D8B" w:rsidP="00F00BA9">
            <w:pPr>
              <w:numPr>
                <w:ilvl w:val="2"/>
                <w:numId w:val="9"/>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At least aperiodic reporting</w:t>
            </w:r>
          </w:p>
          <w:p w14:paraId="783C2D59" w14:textId="77777777" w:rsidR="003F0D8B" w:rsidRPr="003F0D8B" w:rsidRDefault="003F0D8B" w:rsidP="00F00BA9">
            <w:pPr>
              <w:numPr>
                <w:ilvl w:val="2"/>
                <w:numId w:val="9"/>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New report quantities, e.g., L1-SRS-RSRP, L1-CLI-RSSI and/or measurement resource indices</w:t>
            </w:r>
          </w:p>
          <w:p w14:paraId="37A4A1D3" w14:textId="77777777" w:rsidR="003F0D8B" w:rsidRPr="003F0D8B" w:rsidRDefault="003F0D8B" w:rsidP="00F00BA9">
            <w:pPr>
              <w:numPr>
                <w:ilvl w:val="2"/>
                <w:numId w:val="9"/>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UCI bits generation </w:t>
            </w:r>
          </w:p>
          <w:p w14:paraId="41E0E41C" w14:textId="77777777" w:rsidR="003F0D8B" w:rsidRPr="003F0D8B" w:rsidRDefault="003F0D8B" w:rsidP="00F00BA9">
            <w:pPr>
              <w:numPr>
                <w:ilvl w:val="2"/>
                <w:numId w:val="9"/>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Priority rules for multiple CSI reporting</w:t>
            </w:r>
          </w:p>
          <w:p w14:paraId="6B9BD272" w14:textId="77777777" w:rsidR="003F0D8B" w:rsidRPr="003F0D8B" w:rsidRDefault="003F0D8B" w:rsidP="00F00BA9">
            <w:pPr>
              <w:numPr>
                <w:ilvl w:val="2"/>
                <w:numId w:val="9"/>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DengXian" w:hint="eastAsia"/>
                <w:lang w:val="en-US" w:eastAsia="zh-CN"/>
              </w:rPr>
              <w:t>C</w:t>
            </w:r>
            <w:r w:rsidRPr="003F0D8B">
              <w:rPr>
                <w:rFonts w:eastAsia="DengXian"/>
                <w:lang w:val="en-US" w:eastAsia="zh-CN"/>
              </w:rPr>
              <w:t>LI measurement accuracy requirement</w:t>
            </w:r>
          </w:p>
          <w:p w14:paraId="3313D903" w14:textId="35B63509" w:rsidR="00995884" w:rsidRPr="003F0D8B" w:rsidRDefault="003F0D8B" w:rsidP="00F00BA9">
            <w:pPr>
              <w:numPr>
                <w:ilvl w:val="1"/>
                <w:numId w:val="9"/>
              </w:numPr>
              <w:tabs>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Note: Without dedicated optimization for dynamic/flexible TDD. </w:t>
            </w:r>
          </w:p>
        </w:tc>
      </w:tr>
    </w:tbl>
    <w:p w14:paraId="628C33FE" w14:textId="7E8D4702" w:rsidR="009E495D" w:rsidRPr="000D401B" w:rsidRDefault="009E5D4C" w:rsidP="000D401B">
      <w:pPr>
        <w:spacing w:before="120" w:after="120"/>
        <w:jc w:val="both"/>
      </w:pPr>
      <w:bookmarkStart w:id="2" w:name="_Hlk510705081"/>
      <w:r w:rsidRPr="000D401B">
        <w:t>In this contribution, we</w:t>
      </w:r>
      <w:r w:rsidR="00F111C2" w:rsidRPr="000D401B">
        <w:t xml:space="preserve"> provide our views </w:t>
      </w:r>
      <w:r w:rsidR="002A10D1">
        <w:t xml:space="preserve">on </w:t>
      </w:r>
      <w:r w:rsidR="00DA4950">
        <w:t xml:space="preserve">L1 based </w:t>
      </w:r>
      <w:r w:rsidR="00192D6C" w:rsidRPr="000D401B">
        <w:t xml:space="preserve">UE-to-UE </w:t>
      </w:r>
      <w:r w:rsidR="00DA4950">
        <w:t>CLI measurement</w:t>
      </w:r>
      <w:r w:rsidR="00E96456">
        <w:t xml:space="preserve"> and </w:t>
      </w:r>
      <w:r w:rsidR="00DA4950">
        <w:t>reporting</w:t>
      </w:r>
      <w:r w:rsidR="00E96456">
        <w:t xml:space="preserve"> framework</w:t>
      </w:r>
      <w:r w:rsidR="00CC5846" w:rsidRPr="000D401B">
        <w:t xml:space="preserve">. </w:t>
      </w:r>
    </w:p>
    <w:bookmarkEnd w:id="2"/>
    <w:p w14:paraId="10445A01" w14:textId="13CC1BA3" w:rsidR="00885580" w:rsidRPr="000D401B" w:rsidRDefault="002B609D" w:rsidP="005D664D">
      <w:pPr>
        <w:pStyle w:val="Heading1"/>
        <w:ind w:left="431" w:hanging="431"/>
        <w:jc w:val="both"/>
      </w:pPr>
      <w:r w:rsidRPr="000D401B">
        <w:t>Discussion</w:t>
      </w:r>
    </w:p>
    <w:p w14:paraId="5CF4FDA2" w14:textId="137A05CB" w:rsidR="00B64C4C" w:rsidRDefault="00B64C4C" w:rsidP="00B64C4C">
      <w:pPr>
        <w:pStyle w:val="Heading2"/>
        <w:jc w:val="both"/>
      </w:pPr>
      <w:r>
        <w:t xml:space="preserve">L1 based </w:t>
      </w:r>
      <w:r w:rsidRPr="000D401B">
        <w:t>UE-to-UE CLI</w:t>
      </w:r>
      <w:r>
        <w:t xml:space="preserve"> Measurement and Reporting </w:t>
      </w:r>
    </w:p>
    <w:p w14:paraId="400A25D6" w14:textId="639EE112" w:rsidR="00B64C4C" w:rsidRDefault="003D66AD" w:rsidP="00571655">
      <w:pPr>
        <w:jc w:val="both"/>
      </w:pPr>
      <w:r>
        <w:t xml:space="preserve">In RAN1#117, RAN1 agreed to specify L1 based UE-to-UE CLI measurement and reporting following existing CSI framework. In this section, we outline our views on measurement resource and reporting configurations for L1 SRS-RSRP and L1 CLI-RSSI. </w:t>
      </w:r>
    </w:p>
    <w:p w14:paraId="04141F20" w14:textId="6950AE5A" w:rsidR="003D66AD" w:rsidRPr="003D66AD" w:rsidRDefault="00873AF0" w:rsidP="000448B3">
      <w:pPr>
        <w:pStyle w:val="Heading3"/>
      </w:pPr>
      <w:r>
        <w:t>Measurement Resource Configuration</w:t>
      </w:r>
    </w:p>
    <w:p w14:paraId="1E52CD61" w14:textId="2C2C0E30" w:rsidR="00873AF0" w:rsidRPr="00734648" w:rsidRDefault="00873AF0" w:rsidP="00252A02">
      <w:pPr>
        <w:pStyle w:val="Heading4"/>
      </w:pPr>
      <w:r w:rsidRPr="00734648">
        <w:t>SRS-RSRP Measurement Resource</w:t>
      </w:r>
    </w:p>
    <w:p w14:paraId="02526DBF" w14:textId="6B874075" w:rsidR="002973A6" w:rsidRDefault="002973A6" w:rsidP="002973A6">
      <w:pPr>
        <w:jc w:val="both"/>
      </w:pPr>
      <w:r w:rsidRPr="002973A6">
        <w:t>To enable faster, up to date L1 SRS-RSRP</w:t>
      </w:r>
      <w:r>
        <w:t xml:space="preserve"> measurement and reporting at a victim UE, there must be frequent SRS transmissions from aggressor UEs. </w:t>
      </w:r>
      <w:r w:rsidR="00325763">
        <w:t>Based on</w:t>
      </w:r>
      <w:r>
        <w:t xml:space="preserve"> existing SRS configuration, the frequency of SRS transmission is controlled by the need for SRS at the gNB. SRS is transmitted towards gNB for a specific </w:t>
      </w:r>
      <w:r w:rsidRPr="000D401B">
        <w:t>“</w:t>
      </w:r>
      <w:r w:rsidRPr="000D401B">
        <w:rPr>
          <w:i/>
          <w:iCs/>
        </w:rPr>
        <w:t>usage</w:t>
      </w:r>
      <w:r w:rsidRPr="000D401B">
        <w:t xml:space="preserve">” – </w:t>
      </w:r>
      <w:r>
        <w:t>i.e.,</w:t>
      </w:r>
      <w:r w:rsidRPr="000D401B">
        <w:t xml:space="preserve"> “</w:t>
      </w:r>
      <w:r w:rsidRPr="000D401B">
        <w:rPr>
          <w:i/>
          <w:iCs/>
        </w:rPr>
        <w:t>beamManagement</w:t>
      </w:r>
      <w:r w:rsidRPr="000D401B">
        <w:t>”, “</w:t>
      </w:r>
      <w:r w:rsidRPr="000D401B">
        <w:rPr>
          <w:i/>
          <w:iCs/>
        </w:rPr>
        <w:t>antennaSwitching</w:t>
      </w:r>
      <w:r w:rsidRPr="000D401B">
        <w:t>”</w:t>
      </w:r>
      <w:r w:rsidRPr="000D401B">
        <w:rPr>
          <w:i/>
          <w:iCs/>
        </w:rPr>
        <w:t xml:space="preserve">, </w:t>
      </w:r>
      <w:r w:rsidRPr="000D401B">
        <w:t>“</w:t>
      </w:r>
      <w:r w:rsidRPr="000D401B">
        <w:rPr>
          <w:i/>
          <w:iCs/>
        </w:rPr>
        <w:t>codebook</w:t>
      </w:r>
      <w:r w:rsidRPr="000D401B">
        <w:t>”,</w:t>
      </w:r>
      <w:r>
        <w:t xml:space="preserve"> or </w:t>
      </w:r>
      <w:r w:rsidRPr="000D401B">
        <w:t>“</w:t>
      </w:r>
      <w:r w:rsidRPr="000D401B">
        <w:rPr>
          <w:i/>
          <w:iCs/>
        </w:rPr>
        <w:t>nonCodebook</w:t>
      </w:r>
      <w:r w:rsidRPr="000D401B">
        <w:t>”.</w:t>
      </w:r>
      <w:r>
        <w:t xml:space="preserve"> A</w:t>
      </w:r>
      <w:r w:rsidRPr="000D401B">
        <w:t xml:space="preserve"> </w:t>
      </w:r>
      <w:r>
        <w:t xml:space="preserve">victim </w:t>
      </w:r>
      <w:r w:rsidRPr="000D401B">
        <w:t xml:space="preserve">UE </w:t>
      </w:r>
      <w:r>
        <w:t>is</w:t>
      </w:r>
      <w:r w:rsidRPr="000D401B">
        <w:t xml:space="preserve"> configured to perform SRS-RSRP measurement </w:t>
      </w:r>
      <w:r>
        <w:t xml:space="preserve">when there is </w:t>
      </w:r>
      <w:r w:rsidRPr="000D401B">
        <w:t>SRS transmitted towards gNB</w:t>
      </w:r>
      <w:r>
        <w:t xml:space="preserve">. Therefore, if </w:t>
      </w:r>
      <w:r w:rsidRPr="000D401B">
        <w:t>for any reason</w:t>
      </w:r>
      <w:r>
        <w:t xml:space="preserve"> </w:t>
      </w:r>
      <w:r w:rsidRPr="000D401B">
        <w:t xml:space="preserve">there is infrequent SRS transmissions towards the gNB, the UE’s ability to measure and </w:t>
      </w:r>
      <w:r>
        <w:t>report</w:t>
      </w:r>
      <w:r w:rsidRPr="000D401B">
        <w:t xml:space="preserve"> up to date </w:t>
      </w:r>
      <w:r>
        <w:t>L1 SRS-RSRP</w:t>
      </w:r>
      <w:r w:rsidRPr="000D401B">
        <w:t xml:space="preserve"> will be impacted.</w:t>
      </w:r>
      <w:r>
        <w:t xml:space="preserve"> </w:t>
      </w:r>
    </w:p>
    <w:p w14:paraId="2F48F681" w14:textId="437055C5" w:rsidR="002973A6" w:rsidRDefault="002973A6" w:rsidP="002973A6">
      <w:pPr>
        <w:snapToGrid w:val="0"/>
        <w:spacing w:after="0"/>
        <w:jc w:val="both"/>
      </w:pPr>
      <w:r w:rsidRPr="002973A6">
        <w:lastRenderedPageBreak/>
        <w:t>It is possible to have infrequent SRS transmission towards</w:t>
      </w:r>
      <w:r w:rsidRPr="000D401B">
        <w:t xml:space="preserve"> the gNB</w:t>
      </w:r>
      <w:r>
        <w:t xml:space="preserve"> if there is no specific need for SRS by the gNB for an extended period of time. </w:t>
      </w:r>
      <w:r w:rsidRPr="000D401B">
        <w:t xml:space="preserve">For </w:t>
      </w:r>
      <w:r>
        <w:t>the different “</w:t>
      </w:r>
      <w:r w:rsidRPr="002973A6">
        <w:rPr>
          <w:i/>
          <w:iCs/>
        </w:rPr>
        <w:t>usage</w:t>
      </w:r>
      <w:r>
        <w:t xml:space="preserve">” cases, the frequency of SRS transmission </w:t>
      </w:r>
      <w:r w:rsidR="00CE2F3E">
        <w:t>is</w:t>
      </w:r>
      <w:r>
        <w:t xml:space="preserve"> impacted as follows:  </w:t>
      </w:r>
    </w:p>
    <w:p w14:paraId="1D257C99" w14:textId="77777777" w:rsidR="002973A6" w:rsidRDefault="002973A6" w:rsidP="00F00BA9">
      <w:pPr>
        <w:pStyle w:val="ListParagraph"/>
        <w:numPr>
          <w:ilvl w:val="0"/>
          <w:numId w:val="10"/>
        </w:numPr>
        <w:snapToGrid w:val="0"/>
        <w:contextualSpacing w:val="0"/>
        <w:jc w:val="both"/>
        <w:rPr>
          <w:sz w:val="20"/>
          <w:szCs w:val="20"/>
        </w:rPr>
      </w:pPr>
      <w:r w:rsidRPr="00D75996">
        <w:rPr>
          <w:b/>
          <w:bCs/>
          <w:sz w:val="20"/>
          <w:szCs w:val="20"/>
          <w:u w:val="single"/>
        </w:rPr>
        <w:t xml:space="preserve">SRS for </w:t>
      </w:r>
      <w:r w:rsidRPr="00D75996">
        <w:rPr>
          <w:b/>
          <w:bCs/>
          <w:i/>
          <w:iCs/>
          <w:sz w:val="20"/>
          <w:szCs w:val="20"/>
          <w:u w:val="single"/>
        </w:rPr>
        <w:t>beamManagement</w:t>
      </w:r>
      <w:r>
        <w:rPr>
          <w:sz w:val="20"/>
          <w:szCs w:val="20"/>
        </w:rPr>
        <w:t xml:space="preserve">: Less </w:t>
      </w:r>
      <w:r w:rsidRPr="00C15815">
        <w:rPr>
          <w:sz w:val="20"/>
          <w:szCs w:val="20"/>
        </w:rPr>
        <w:t xml:space="preserve">likely to be configured </w:t>
      </w:r>
      <w:r>
        <w:rPr>
          <w:sz w:val="20"/>
          <w:szCs w:val="20"/>
        </w:rPr>
        <w:t xml:space="preserve">for UEs operating </w:t>
      </w:r>
      <w:r w:rsidRPr="00C15815">
        <w:rPr>
          <w:sz w:val="20"/>
          <w:szCs w:val="20"/>
        </w:rPr>
        <w:t>in FR1 since</w:t>
      </w:r>
      <w:r>
        <w:rPr>
          <w:sz w:val="20"/>
          <w:szCs w:val="20"/>
        </w:rPr>
        <w:t xml:space="preserve"> such </w:t>
      </w:r>
      <w:r w:rsidRPr="00C15815">
        <w:rPr>
          <w:sz w:val="20"/>
          <w:szCs w:val="20"/>
        </w:rPr>
        <w:t xml:space="preserve">UEs are unlikely to perform analogue beamforming. </w:t>
      </w:r>
    </w:p>
    <w:p w14:paraId="4229B9DF" w14:textId="02FAE7CF" w:rsidR="002973A6" w:rsidRDefault="002973A6" w:rsidP="00F00BA9">
      <w:pPr>
        <w:pStyle w:val="ListParagraph"/>
        <w:numPr>
          <w:ilvl w:val="0"/>
          <w:numId w:val="10"/>
        </w:numPr>
        <w:snapToGrid w:val="0"/>
        <w:contextualSpacing w:val="0"/>
        <w:jc w:val="both"/>
        <w:rPr>
          <w:sz w:val="20"/>
          <w:szCs w:val="20"/>
        </w:rPr>
      </w:pPr>
      <w:r w:rsidRPr="00D75996">
        <w:rPr>
          <w:b/>
          <w:bCs/>
          <w:sz w:val="20"/>
          <w:szCs w:val="20"/>
          <w:u w:val="single"/>
        </w:rPr>
        <w:t xml:space="preserve">SRS for </w:t>
      </w:r>
      <w:r w:rsidRPr="00D75996">
        <w:rPr>
          <w:b/>
          <w:bCs/>
          <w:i/>
          <w:iCs/>
          <w:sz w:val="20"/>
          <w:szCs w:val="20"/>
          <w:u w:val="single"/>
        </w:rPr>
        <w:t>antennaSwitching</w:t>
      </w:r>
      <w:r>
        <w:rPr>
          <w:sz w:val="20"/>
          <w:szCs w:val="20"/>
        </w:rPr>
        <w:t>: Less likely to be configured in scenarios where channel reciprocity does not hold.</w:t>
      </w:r>
      <w:r w:rsidRPr="00AE1B8E">
        <w:t xml:space="preserve"> </w:t>
      </w:r>
      <w:r>
        <w:rPr>
          <w:sz w:val="20"/>
          <w:szCs w:val="20"/>
        </w:rPr>
        <w:t>F</w:t>
      </w:r>
      <w:r w:rsidRPr="00AE1B8E">
        <w:rPr>
          <w:sz w:val="20"/>
          <w:szCs w:val="20"/>
        </w:rPr>
        <w:t>or SBFD operation, channel reciprocity may not hold between UL</w:t>
      </w:r>
      <w:r>
        <w:rPr>
          <w:sz w:val="20"/>
          <w:szCs w:val="20"/>
        </w:rPr>
        <w:t>-SB</w:t>
      </w:r>
      <w:r w:rsidRPr="00AE1B8E">
        <w:rPr>
          <w:sz w:val="20"/>
          <w:szCs w:val="20"/>
        </w:rPr>
        <w:t xml:space="preserve"> and DL</w:t>
      </w:r>
      <w:r>
        <w:rPr>
          <w:sz w:val="20"/>
          <w:szCs w:val="20"/>
        </w:rPr>
        <w:t>-SB(s)</w:t>
      </w:r>
      <w:r w:rsidRPr="00AE1B8E">
        <w:rPr>
          <w:sz w:val="20"/>
          <w:szCs w:val="20"/>
        </w:rPr>
        <w:t xml:space="preserve"> of SBFD symbols – since each subband occupies a different frequency region </w:t>
      </w:r>
      <w:r w:rsidR="00D171DE">
        <w:rPr>
          <w:sz w:val="20"/>
          <w:szCs w:val="20"/>
        </w:rPr>
        <w:t>in</w:t>
      </w:r>
      <w:r w:rsidRPr="00AE1B8E">
        <w:rPr>
          <w:sz w:val="20"/>
          <w:szCs w:val="20"/>
        </w:rPr>
        <w:t xml:space="preserve"> SBFD symbol. </w:t>
      </w:r>
    </w:p>
    <w:p w14:paraId="55CC7401" w14:textId="31C3BCD1" w:rsidR="002973A6" w:rsidRPr="00D341E0" w:rsidRDefault="002973A6" w:rsidP="00F00BA9">
      <w:pPr>
        <w:pStyle w:val="ListParagraph"/>
        <w:numPr>
          <w:ilvl w:val="0"/>
          <w:numId w:val="10"/>
        </w:numPr>
        <w:snapToGrid w:val="0"/>
        <w:contextualSpacing w:val="0"/>
        <w:jc w:val="both"/>
        <w:rPr>
          <w:sz w:val="20"/>
          <w:szCs w:val="20"/>
        </w:rPr>
      </w:pPr>
      <w:r>
        <w:rPr>
          <w:b/>
          <w:bCs/>
          <w:sz w:val="20"/>
          <w:szCs w:val="20"/>
          <w:u w:val="single"/>
        </w:rPr>
        <w:t xml:space="preserve">SRS for </w:t>
      </w:r>
      <w:r w:rsidRPr="00AE1B8E">
        <w:rPr>
          <w:b/>
          <w:bCs/>
          <w:sz w:val="20"/>
          <w:szCs w:val="20"/>
          <w:u w:val="single"/>
        </w:rPr>
        <w:t>“</w:t>
      </w:r>
      <w:r w:rsidRPr="00AE1B8E">
        <w:rPr>
          <w:b/>
          <w:bCs/>
          <w:i/>
          <w:iCs/>
          <w:sz w:val="20"/>
          <w:szCs w:val="20"/>
          <w:u w:val="single"/>
        </w:rPr>
        <w:t>codebook</w:t>
      </w:r>
      <w:r w:rsidRPr="00AE1B8E">
        <w:rPr>
          <w:b/>
          <w:bCs/>
          <w:sz w:val="20"/>
          <w:szCs w:val="20"/>
          <w:u w:val="single"/>
        </w:rPr>
        <w:t>” and “</w:t>
      </w:r>
      <w:r w:rsidRPr="00AE1B8E">
        <w:rPr>
          <w:b/>
          <w:bCs/>
          <w:i/>
          <w:iCs/>
          <w:sz w:val="20"/>
          <w:szCs w:val="20"/>
          <w:u w:val="single"/>
        </w:rPr>
        <w:t>nonCodebook</w:t>
      </w:r>
      <w:r w:rsidRPr="00AE1B8E">
        <w:rPr>
          <w:b/>
          <w:bCs/>
          <w:sz w:val="20"/>
          <w:szCs w:val="20"/>
          <w:u w:val="single"/>
        </w:rPr>
        <w:t>”</w:t>
      </w:r>
      <w:r w:rsidRPr="00AE1B8E">
        <w:rPr>
          <w:sz w:val="20"/>
          <w:szCs w:val="20"/>
        </w:rPr>
        <w:t xml:space="preserve">: </w:t>
      </w:r>
      <w:r>
        <w:rPr>
          <w:sz w:val="20"/>
          <w:szCs w:val="20"/>
        </w:rPr>
        <w:t xml:space="preserve">If the </w:t>
      </w:r>
      <w:r w:rsidRPr="0005586B">
        <w:rPr>
          <w:sz w:val="20"/>
          <w:szCs w:val="20"/>
        </w:rPr>
        <w:t xml:space="preserve">higher layer parameter </w:t>
      </w:r>
      <w:r w:rsidRPr="0005586B">
        <w:rPr>
          <w:i/>
          <w:iCs/>
          <w:sz w:val="20"/>
          <w:szCs w:val="20"/>
        </w:rPr>
        <w:t>txConfig</w:t>
      </w:r>
      <w:r w:rsidRPr="0005586B">
        <w:rPr>
          <w:sz w:val="20"/>
          <w:szCs w:val="20"/>
        </w:rPr>
        <w:t xml:space="preserve"> within </w:t>
      </w:r>
      <w:r w:rsidRPr="0005586B">
        <w:rPr>
          <w:i/>
          <w:iCs/>
          <w:sz w:val="20"/>
          <w:szCs w:val="20"/>
        </w:rPr>
        <w:t>pusch-Config</w:t>
      </w:r>
      <w:r>
        <w:rPr>
          <w:i/>
          <w:iCs/>
          <w:sz w:val="20"/>
          <w:szCs w:val="20"/>
        </w:rPr>
        <w:t xml:space="preserve"> </w:t>
      </w:r>
      <w:r>
        <w:rPr>
          <w:sz w:val="20"/>
          <w:szCs w:val="20"/>
        </w:rPr>
        <w:t xml:space="preserve">is not provided, </w:t>
      </w:r>
      <w:r w:rsidRPr="0005586B">
        <w:rPr>
          <w:sz w:val="20"/>
          <w:szCs w:val="20"/>
        </w:rPr>
        <w:t>the UE transmits PUSCH on a single antenna port</w:t>
      </w:r>
      <w:r>
        <w:rPr>
          <w:sz w:val="20"/>
          <w:szCs w:val="20"/>
        </w:rPr>
        <w:t xml:space="preserve">. </w:t>
      </w:r>
      <w:r w:rsidR="00D171DE">
        <w:rPr>
          <w:sz w:val="20"/>
          <w:szCs w:val="20"/>
        </w:rPr>
        <w:t xml:space="preserve">In this case, </w:t>
      </w:r>
      <w:r w:rsidRPr="0005586B">
        <w:rPr>
          <w:sz w:val="20"/>
          <w:szCs w:val="20"/>
        </w:rPr>
        <w:t>UE is not required to transmit SRS to determine a precoder for the PUSCH transmission.</w:t>
      </w:r>
      <w:r>
        <w:rPr>
          <w:sz w:val="20"/>
          <w:szCs w:val="20"/>
        </w:rPr>
        <w:t xml:space="preserve"> </w:t>
      </w:r>
    </w:p>
    <w:p w14:paraId="1F8B3BF5" w14:textId="21408CC0" w:rsidR="002973A6" w:rsidRPr="005E3F51" w:rsidRDefault="00B71B25" w:rsidP="002973A6">
      <w:pPr>
        <w:pStyle w:val="ListParagraph"/>
        <w:snapToGrid w:val="0"/>
        <w:spacing w:before="120" w:after="120"/>
        <w:ind w:left="0"/>
        <w:contextualSpacing w:val="0"/>
        <w:jc w:val="both"/>
        <w:rPr>
          <w:sz w:val="20"/>
          <w:szCs w:val="20"/>
        </w:rPr>
      </w:pPr>
      <w:r>
        <w:rPr>
          <w:sz w:val="20"/>
          <w:szCs w:val="20"/>
        </w:rPr>
        <w:t xml:space="preserve">This implies that for a SBFD-aware UE operating in FR1 with the higher layer parameter </w:t>
      </w:r>
      <w:r w:rsidRPr="0005586B">
        <w:rPr>
          <w:i/>
          <w:iCs/>
          <w:sz w:val="20"/>
          <w:szCs w:val="20"/>
        </w:rPr>
        <w:t>txConfig</w:t>
      </w:r>
      <w:r w:rsidRPr="0005586B">
        <w:rPr>
          <w:sz w:val="20"/>
          <w:szCs w:val="20"/>
        </w:rPr>
        <w:t xml:space="preserve"> within </w:t>
      </w:r>
      <w:r w:rsidRPr="0005586B">
        <w:rPr>
          <w:i/>
          <w:iCs/>
          <w:sz w:val="20"/>
          <w:szCs w:val="20"/>
        </w:rPr>
        <w:t>pusch-Config</w:t>
      </w:r>
      <w:r>
        <w:rPr>
          <w:i/>
          <w:iCs/>
          <w:sz w:val="20"/>
          <w:szCs w:val="20"/>
        </w:rPr>
        <w:t xml:space="preserve"> </w:t>
      </w:r>
      <w:r>
        <w:rPr>
          <w:sz w:val="20"/>
          <w:szCs w:val="20"/>
        </w:rPr>
        <w:t>not provided, SRS transmission</w:t>
      </w:r>
      <w:r w:rsidR="00325763">
        <w:rPr>
          <w:sz w:val="20"/>
          <w:szCs w:val="20"/>
        </w:rPr>
        <w:t xml:space="preserve"> towards the gNB</w:t>
      </w:r>
      <w:r>
        <w:rPr>
          <w:sz w:val="20"/>
          <w:szCs w:val="20"/>
        </w:rPr>
        <w:t xml:space="preserve"> will be infrequent. </w:t>
      </w:r>
      <w:r w:rsidR="002973A6" w:rsidRPr="002973A6">
        <w:rPr>
          <w:sz w:val="20"/>
          <w:szCs w:val="20"/>
        </w:rPr>
        <w:t>For L1 SRS-RSRP measurement, infrequent SRS transmission</w:t>
      </w:r>
      <w:r w:rsidR="002973A6">
        <w:rPr>
          <w:sz w:val="20"/>
          <w:szCs w:val="20"/>
        </w:rPr>
        <w:t xml:space="preserve"> will be especially problematic since the interference pattern is dynamic and therefore frequent reports are needed for </w:t>
      </w:r>
      <w:r>
        <w:rPr>
          <w:sz w:val="20"/>
          <w:szCs w:val="20"/>
        </w:rPr>
        <w:t>efficient</w:t>
      </w:r>
      <w:r w:rsidR="002973A6">
        <w:rPr>
          <w:sz w:val="20"/>
          <w:szCs w:val="20"/>
        </w:rPr>
        <w:t xml:space="preserve"> </w:t>
      </w:r>
      <w:r w:rsidR="00D274B0">
        <w:rPr>
          <w:sz w:val="20"/>
          <w:szCs w:val="20"/>
        </w:rPr>
        <w:t>CLI mitigation</w:t>
      </w:r>
      <w:r w:rsidR="002973A6">
        <w:rPr>
          <w:sz w:val="20"/>
          <w:szCs w:val="20"/>
        </w:rPr>
        <w:t xml:space="preserve">. </w:t>
      </w:r>
      <w:r w:rsidR="002973A6" w:rsidRPr="00D341E0">
        <w:rPr>
          <w:sz w:val="20"/>
          <w:szCs w:val="20"/>
        </w:rPr>
        <w:t>To</w:t>
      </w:r>
      <w:r w:rsidR="002973A6">
        <w:rPr>
          <w:sz w:val="20"/>
          <w:szCs w:val="20"/>
        </w:rPr>
        <w:t xml:space="preserve"> avoid any potential impact of infrequent SRS transmission on L1 SRS-RSRP measurement, </w:t>
      </w:r>
      <w:r w:rsidR="00D274B0">
        <w:rPr>
          <w:sz w:val="20"/>
          <w:szCs w:val="20"/>
        </w:rPr>
        <w:t xml:space="preserve">configuration of </w:t>
      </w:r>
      <w:r w:rsidR="002973A6">
        <w:rPr>
          <w:sz w:val="20"/>
          <w:szCs w:val="20"/>
        </w:rPr>
        <w:t xml:space="preserve">dedicated SRS resource </w:t>
      </w:r>
      <w:r w:rsidR="00D274B0">
        <w:rPr>
          <w:sz w:val="20"/>
          <w:szCs w:val="20"/>
        </w:rPr>
        <w:t>that are</w:t>
      </w:r>
      <w:r w:rsidR="002973A6">
        <w:rPr>
          <w:sz w:val="20"/>
          <w:szCs w:val="20"/>
        </w:rPr>
        <w:t xml:space="preserve"> transmitted solely for the purpose of L1 SRS-RSRP measurement </w:t>
      </w:r>
      <w:r w:rsidR="00BA59F5">
        <w:rPr>
          <w:sz w:val="20"/>
          <w:szCs w:val="20"/>
        </w:rPr>
        <w:t>should</w:t>
      </w:r>
      <w:r w:rsidR="002973A6">
        <w:rPr>
          <w:sz w:val="20"/>
          <w:szCs w:val="20"/>
        </w:rPr>
        <w:t xml:space="preserve"> be supported</w:t>
      </w:r>
      <w:r w:rsidR="00E91E7E">
        <w:rPr>
          <w:sz w:val="20"/>
          <w:szCs w:val="20"/>
        </w:rPr>
        <w:t xml:space="preserve">, as outlined below. </w:t>
      </w:r>
    </w:p>
    <w:p w14:paraId="7308869C" w14:textId="37511532" w:rsidR="00734648" w:rsidRPr="00734648" w:rsidRDefault="00E91E7E" w:rsidP="00734648">
      <w:pPr>
        <w:pStyle w:val="Heading5"/>
        <w:numPr>
          <w:ilvl w:val="0"/>
          <w:numId w:val="0"/>
        </w:numPr>
        <w:rPr>
          <w:b/>
          <w:bCs/>
          <w:u w:val="single"/>
        </w:rPr>
      </w:pPr>
      <w:r w:rsidRPr="00E91E7E">
        <w:rPr>
          <w:b/>
          <w:bCs/>
          <w:u w:val="single"/>
        </w:rPr>
        <w:t>Dedicated SRS Resources for L1 SRS-RSRP Measurement</w:t>
      </w:r>
    </w:p>
    <w:tbl>
      <w:tblPr>
        <w:tblStyle w:val="TableGrid"/>
        <w:tblW w:w="0" w:type="auto"/>
        <w:tblInd w:w="108" w:type="dxa"/>
        <w:tblLook w:val="04A0" w:firstRow="1" w:lastRow="0" w:firstColumn="1" w:lastColumn="0" w:noHBand="0" w:noVBand="1"/>
      </w:tblPr>
      <w:tblGrid>
        <w:gridCol w:w="9639"/>
      </w:tblGrid>
      <w:tr w:rsidR="00734648" w14:paraId="0996DE43" w14:textId="77777777" w:rsidTr="00734648">
        <w:tc>
          <w:tcPr>
            <w:tcW w:w="9639" w:type="dxa"/>
            <w:tcBorders>
              <w:top w:val="single" w:sz="4" w:space="0" w:color="auto"/>
              <w:left w:val="single" w:sz="4" w:space="0" w:color="auto"/>
              <w:bottom w:val="single" w:sz="4" w:space="0" w:color="auto"/>
              <w:right w:val="single" w:sz="4" w:space="0" w:color="auto"/>
            </w:tcBorders>
          </w:tcPr>
          <w:p w14:paraId="02024EE4" w14:textId="118E2028" w:rsidR="00734648" w:rsidRPr="00734648" w:rsidRDefault="00734648" w:rsidP="00734648">
            <w:pPr>
              <w:overflowPunct/>
              <w:autoSpaceDE/>
              <w:autoSpaceDN/>
              <w:adjustRightInd/>
              <w:spacing w:after="0"/>
              <w:rPr>
                <w:rFonts w:ascii="Times" w:eastAsia="Batang" w:hAnsi="Times" w:cs="Times"/>
                <w:b/>
                <w:bCs/>
                <w:szCs w:val="24"/>
                <w:lang w:val="en-US" w:eastAsia="x-none"/>
              </w:rPr>
            </w:pPr>
            <w:r w:rsidRPr="00734648">
              <w:rPr>
                <w:rFonts w:ascii="Times" w:eastAsia="Batang" w:hAnsi="Times" w:cs="Times"/>
                <w:b/>
                <w:bCs/>
                <w:szCs w:val="24"/>
                <w:highlight w:val="green"/>
                <w:lang w:val="en-US" w:eastAsia="x-none"/>
              </w:rPr>
              <w:t>Agreement</w:t>
            </w:r>
            <w:r>
              <w:rPr>
                <w:rFonts w:ascii="Times" w:eastAsia="Batang" w:hAnsi="Times" w:cs="Times"/>
                <w:b/>
                <w:bCs/>
                <w:szCs w:val="24"/>
                <w:lang w:val="en-US" w:eastAsia="x-none"/>
              </w:rPr>
              <w:t xml:space="preserve"> RAN1#119</w:t>
            </w:r>
          </w:p>
          <w:p w14:paraId="2D99229F" w14:textId="5BDC3B9E" w:rsidR="00734648" w:rsidRPr="00734648" w:rsidRDefault="00734648" w:rsidP="00734648">
            <w:pPr>
              <w:overflowPunct/>
              <w:autoSpaceDE/>
              <w:autoSpaceDN/>
              <w:adjustRightInd/>
              <w:spacing w:after="0"/>
              <w:rPr>
                <w:rFonts w:ascii="Times" w:eastAsia="Times New Roman" w:hAnsi="Times" w:cs="Times"/>
                <w:bCs/>
                <w:iCs/>
                <w:szCs w:val="24"/>
              </w:rPr>
            </w:pPr>
            <w:r w:rsidRPr="00734648">
              <w:rPr>
                <w:rFonts w:ascii="Times" w:eastAsia="Times New Roman" w:hAnsi="Times" w:cs="Times"/>
                <w:bCs/>
                <w:iCs/>
                <w:szCs w:val="24"/>
              </w:rPr>
              <w:t xml:space="preserve">Define a new IE </w:t>
            </w:r>
            <w:bookmarkStart w:id="3" w:name="OLE_LINK22"/>
            <w:r w:rsidRPr="00734648">
              <w:rPr>
                <w:rFonts w:ascii="Times" w:eastAsia="Batang" w:hAnsi="Times" w:cs="Times"/>
                <w:i/>
                <w:szCs w:val="24"/>
                <w:lang w:eastAsia="sv-SE"/>
              </w:rPr>
              <w:t>SRS-RSRP-MeasurementResourceSet</w:t>
            </w:r>
            <w:r w:rsidRPr="00734648">
              <w:rPr>
                <w:rFonts w:ascii="Times" w:eastAsia="Times New Roman" w:hAnsi="Times" w:cs="Times"/>
                <w:bCs/>
                <w:iCs/>
                <w:szCs w:val="24"/>
              </w:rPr>
              <w:t xml:space="preserve"> </w:t>
            </w:r>
            <w:bookmarkEnd w:id="3"/>
            <w:r w:rsidRPr="00734648">
              <w:rPr>
                <w:rFonts w:ascii="Times" w:eastAsia="Times New Roman" w:hAnsi="Times" w:cs="Times"/>
                <w:bCs/>
                <w:iCs/>
                <w:szCs w:val="24"/>
              </w:rPr>
              <w:t xml:space="preserve">containing a set of </w:t>
            </w:r>
            <w:r w:rsidRPr="00734648">
              <w:rPr>
                <w:rFonts w:ascii="Times" w:eastAsia="Batang" w:hAnsi="Times" w:cs="Times"/>
                <w:iCs/>
                <w:szCs w:val="24"/>
              </w:rPr>
              <w:t xml:space="preserve">SRS-RSRP measurement resource(s) </w:t>
            </w:r>
            <w:r w:rsidRPr="00734648">
              <w:rPr>
                <w:rFonts w:ascii="Times" w:eastAsia="Batang" w:hAnsi="Times" w:cs="Times"/>
                <w:i/>
                <w:szCs w:val="24"/>
              </w:rPr>
              <w:t>SRS-RSRP-MeasurementResource</w:t>
            </w:r>
            <w:r w:rsidRPr="00734648">
              <w:rPr>
                <w:rFonts w:ascii="Times" w:eastAsia="Batang" w:hAnsi="Times" w:cs="Times"/>
                <w:iCs/>
                <w:szCs w:val="24"/>
              </w:rPr>
              <w:t xml:space="preserve"> </w:t>
            </w:r>
            <w:r w:rsidRPr="00734648">
              <w:rPr>
                <w:rFonts w:ascii="Times" w:eastAsia="Times New Roman" w:hAnsi="Times" w:cs="Times"/>
                <w:bCs/>
                <w:iCs/>
                <w:szCs w:val="24"/>
              </w:rPr>
              <w:t>for L1 SRS-RSRP measurement</w:t>
            </w:r>
            <w:r>
              <w:rPr>
                <w:rFonts w:ascii="Times" w:eastAsia="Times New Roman" w:hAnsi="Times" w:cs="Times"/>
                <w:bCs/>
                <w:iCs/>
                <w:szCs w:val="24"/>
              </w:rPr>
              <w:t>.</w:t>
            </w:r>
          </w:p>
          <w:p w14:paraId="66D20487" w14:textId="77777777" w:rsidR="00734648" w:rsidRPr="00734648" w:rsidRDefault="00734648" w:rsidP="00F00BA9">
            <w:pPr>
              <w:numPr>
                <w:ilvl w:val="0"/>
                <w:numId w:val="21"/>
              </w:numPr>
              <w:overflowPunct/>
              <w:autoSpaceDE/>
              <w:autoSpaceDN/>
              <w:adjustRightInd/>
              <w:spacing w:after="0"/>
              <w:contextualSpacing/>
              <w:rPr>
                <w:rFonts w:eastAsia="Batang"/>
                <w:bCs/>
                <w:iCs/>
                <w:lang w:val="en-US" w:eastAsia="ja-JP"/>
              </w:rPr>
            </w:pPr>
            <w:r w:rsidRPr="00734648">
              <w:rPr>
                <w:rFonts w:eastAsia="Times"/>
                <w:lang w:val="en-US" w:eastAsia="ja-JP"/>
              </w:rPr>
              <w:t xml:space="preserve">Configuration of slot offset between the slot containing the DCI that triggers a set of aperiodic SRS-RSRP resources and the slot in which </w:t>
            </w:r>
            <w:r w:rsidRPr="00734648">
              <w:rPr>
                <w:lang w:val="en-US" w:eastAsia="ja-JP"/>
              </w:rPr>
              <w:t>the</w:t>
            </w:r>
            <w:r w:rsidRPr="00734648">
              <w:rPr>
                <w:rFonts w:eastAsia="Times"/>
                <w:lang w:val="en-US" w:eastAsia="ja-JP"/>
              </w:rPr>
              <w:t xml:space="preserve"> SRS-RSRP resource set is measured (already agreed in RAN1#118bis)</w:t>
            </w:r>
          </w:p>
          <w:p w14:paraId="2204ACED" w14:textId="77777777" w:rsidR="00734648" w:rsidRPr="00734648" w:rsidRDefault="00734648" w:rsidP="00F00BA9">
            <w:pPr>
              <w:numPr>
                <w:ilvl w:val="0"/>
                <w:numId w:val="21"/>
              </w:numPr>
              <w:overflowPunct/>
              <w:autoSpaceDE/>
              <w:autoSpaceDN/>
              <w:adjustRightInd/>
              <w:spacing w:after="0"/>
              <w:contextualSpacing/>
              <w:rPr>
                <w:rFonts w:eastAsia="Times New Roman"/>
                <w:bCs/>
                <w:iCs/>
                <w:lang w:val="en-US" w:eastAsia="ja-JP"/>
              </w:rPr>
            </w:pPr>
            <w:r w:rsidRPr="00734648">
              <w:rPr>
                <w:rFonts w:eastAsia="Times New Roman"/>
                <w:bCs/>
                <w:iCs/>
                <w:lang w:val="en-US" w:eastAsia="ja-JP"/>
              </w:rPr>
              <w:t>FFS: Other configurations</w:t>
            </w:r>
          </w:p>
          <w:p w14:paraId="286AB992" w14:textId="77777777" w:rsidR="00734648" w:rsidRPr="00734648" w:rsidRDefault="00734648" w:rsidP="00734648">
            <w:pPr>
              <w:overflowPunct/>
              <w:autoSpaceDE/>
              <w:autoSpaceDN/>
              <w:adjustRightInd/>
              <w:spacing w:after="0"/>
              <w:rPr>
                <w:rFonts w:ascii="Times" w:eastAsia="Times New Roman" w:hAnsi="Times" w:cs="Times"/>
                <w:bCs/>
                <w:iCs/>
                <w:szCs w:val="24"/>
              </w:rPr>
            </w:pPr>
            <w:r w:rsidRPr="00734648">
              <w:rPr>
                <w:rFonts w:ascii="Times" w:eastAsia="Batang" w:hAnsi="Times" w:cs="Times"/>
                <w:iCs/>
                <w:szCs w:val="24"/>
              </w:rPr>
              <w:t xml:space="preserve">Define </w:t>
            </w:r>
            <w:r w:rsidRPr="00734648">
              <w:rPr>
                <w:rFonts w:ascii="Times" w:eastAsia="Batang" w:hAnsi="Times" w:cs="Times"/>
                <w:i/>
                <w:szCs w:val="24"/>
              </w:rPr>
              <w:t>SRS-RSRP-MeasurementResource</w:t>
            </w:r>
            <w:r w:rsidRPr="00734648">
              <w:rPr>
                <w:rFonts w:ascii="Times" w:eastAsia="Batang" w:hAnsi="Times" w:cs="Times"/>
                <w:iCs/>
                <w:szCs w:val="24"/>
              </w:rPr>
              <w:t xml:space="preserve"> with the following parameters:</w:t>
            </w:r>
          </w:p>
          <w:p w14:paraId="215DD5BB" w14:textId="77777777" w:rsidR="00734648" w:rsidRPr="00734648" w:rsidRDefault="00734648" w:rsidP="00F00BA9">
            <w:pPr>
              <w:numPr>
                <w:ilvl w:val="0"/>
                <w:numId w:val="21"/>
              </w:numPr>
              <w:overflowPunct/>
              <w:autoSpaceDE/>
              <w:autoSpaceDN/>
              <w:adjustRightInd/>
              <w:spacing w:after="0"/>
              <w:contextualSpacing/>
              <w:rPr>
                <w:rFonts w:eastAsia="DengXian"/>
                <w:iCs/>
                <w:lang w:val="en-US" w:eastAsia="ja-JP"/>
              </w:rPr>
            </w:pPr>
            <w:r w:rsidRPr="00734648">
              <w:rPr>
                <w:rFonts w:eastAsia="DengXian"/>
                <w:iCs/>
                <w:lang w:val="en-US" w:eastAsia="ja-JP"/>
              </w:rPr>
              <w:t>Legacy SRS Resource IE</w:t>
            </w:r>
          </w:p>
          <w:p w14:paraId="7D10D3B6" w14:textId="73524C96" w:rsidR="00734648" w:rsidRPr="00734648" w:rsidRDefault="00734648" w:rsidP="00F00BA9">
            <w:pPr>
              <w:numPr>
                <w:ilvl w:val="0"/>
                <w:numId w:val="21"/>
              </w:numPr>
              <w:overflowPunct/>
              <w:autoSpaceDE/>
              <w:autoSpaceDN/>
              <w:adjustRightInd/>
              <w:spacing w:after="0"/>
              <w:contextualSpacing/>
              <w:rPr>
                <w:rFonts w:eastAsia="DengXian"/>
                <w:iCs/>
                <w:lang w:val="en-US" w:eastAsia="ja-JP"/>
              </w:rPr>
            </w:pPr>
            <w:r w:rsidRPr="00734648">
              <w:rPr>
                <w:rFonts w:eastAsia="DengXian"/>
                <w:iCs/>
                <w:lang w:val="en-US" w:eastAsia="ja-JP"/>
              </w:rPr>
              <w:t>FFS: Other parameters</w:t>
            </w:r>
          </w:p>
        </w:tc>
      </w:tr>
    </w:tbl>
    <w:p w14:paraId="1CBD9033" w14:textId="77777777" w:rsidR="00734648" w:rsidRDefault="00734648" w:rsidP="0035738A">
      <w:pPr>
        <w:spacing w:after="0"/>
        <w:jc w:val="both"/>
      </w:pPr>
    </w:p>
    <w:p w14:paraId="5143B3D1" w14:textId="311065A8" w:rsidR="00734648" w:rsidRDefault="00734648" w:rsidP="005D6261">
      <w:pPr>
        <w:spacing w:after="0"/>
        <w:jc w:val="both"/>
      </w:pPr>
      <w:r>
        <w:t>In RAN1#119, RAN1 agreed to support configuration of a new IE</w:t>
      </w:r>
      <w:r w:rsidRPr="00734648">
        <w:t xml:space="preserve"> </w:t>
      </w:r>
      <w:r w:rsidRPr="00734648">
        <w:rPr>
          <w:i/>
          <w:iCs/>
        </w:rPr>
        <w:t>SRS-RSRP-MeasurementResourceSet</w:t>
      </w:r>
      <w:r w:rsidRPr="00734648">
        <w:t xml:space="preserve"> containing a set of </w:t>
      </w:r>
      <w:bookmarkStart w:id="4" w:name="OLE_LINK42"/>
      <w:r w:rsidRPr="00734648">
        <w:t xml:space="preserve">SRS-RSRP measurement resource(s) </w:t>
      </w:r>
      <w:bookmarkEnd w:id="4"/>
      <w:r w:rsidRPr="00734648">
        <w:rPr>
          <w:i/>
          <w:iCs/>
        </w:rPr>
        <w:t>SRS-RSRP-MeasurementResource</w:t>
      </w:r>
      <w:r w:rsidRPr="00734648">
        <w:t xml:space="preserve"> for L1 SRS-RSRP measurement</w:t>
      </w:r>
      <w:r>
        <w:t xml:space="preserve">. For such </w:t>
      </w:r>
      <w:bookmarkStart w:id="5" w:name="OLE_LINK44"/>
      <w:r>
        <w:t>dedicated SRS-RSRP measurement resource sets at a victim UE</w:t>
      </w:r>
      <w:bookmarkEnd w:id="5"/>
      <w:r>
        <w:t xml:space="preserve">, there must be a corresponding configuration of SRS transmission resources at an aggressor UE. </w:t>
      </w:r>
    </w:p>
    <w:p w14:paraId="02139B81" w14:textId="77777777" w:rsidR="0035738A" w:rsidRDefault="0035738A" w:rsidP="005D6261">
      <w:pPr>
        <w:spacing w:after="0"/>
        <w:jc w:val="both"/>
      </w:pPr>
    </w:p>
    <w:p w14:paraId="74ABAA99" w14:textId="58351D73" w:rsidR="00734648" w:rsidRDefault="0035738A" w:rsidP="005D6261">
      <w:pPr>
        <w:spacing w:after="0"/>
        <w:jc w:val="both"/>
      </w:pPr>
      <w:r>
        <w:t>As outlined in</w:t>
      </w:r>
      <w:r w:rsidR="00734648">
        <w:t xml:space="preserve"> the above discussion, relying solely on SRS transmission towards gNB </w:t>
      </w:r>
      <w:r>
        <w:t>may</w:t>
      </w:r>
      <w:r w:rsidR="00734648">
        <w:t xml:space="preserve"> not</w:t>
      </w:r>
      <w:r>
        <w:t xml:space="preserve"> be</w:t>
      </w:r>
      <w:r w:rsidR="00734648">
        <w:t xml:space="preserve"> sufficient to obtain up to date L1 SRS-RSRP measurement and reporting, due to the possibility of infrequent SRS transmissio</w:t>
      </w:r>
      <w:r w:rsidR="00F63C66">
        <w:t>ns</w:t>
      </w:r>
      <w:r w:rsidR="00734648">
        <w:t xml:space="preserve">. Therefore, in addition to having dedicated SRS-RSRP measurement resource sets at a victim UE, configuring dedicated SRS transmission resources at aggressor UE solely for the purpose of L1 SRS-RSRP measurement </w:t>
      </w:r>
      <w:r w:rsidR="00FC5222">
        <w:t>is needed</w:t>
      </w:r>
      <w:r w:rsidR="00734648">
        <w:t xml:space="preserve"> support more efficient SBFD operation. </w:t>
      </w:r>
    </w:p>
    <w:p w14:paraId="0666EF6C" w14:textId="77777777" w:rsidR="00FC5222" w:rsidRDefault="00FC5222" w:rsidP="005D6261">
      <w:pPr>
        <w:spacing w:after="0"/>
        <w:jc w:val="both"/>
      </w:pPr>
    </w:p>
    <w:p w14:paraId="7AD75416" w14:textId="77777777" w:rsidR="005D6261" w:rsidRDefault="00E91E7E" w:rsidP="005D6261">
      <w:pPr>
        <w:spacing w:after="0"/>
        <w:jc w:val="both"/>
      </w:pPr>
      <w:bookmarkStart w:id="6" w:name="OLE_LINK45"/>
      <w:r w:rsidRPr="000D401B">
        <w:t xml:space="preserve">Dedicated SRS </w:t>
      </w:r>
      <w:r w:rsidR="00E16F3A">
        <w:t xml:space="preserve">transmission </w:t>
      </w:r>
      <w:r w:rsidRPr="000D401B">
        <w:t xml:space="preserve">resources </w:t>
      </w:r>
      <w:bookmarkEnd w:id="6"/>
      <w:r w:rsidRPr="000D401B">
        <w:t xml:space="preserve">for </w:t>
      </w:r>
      <w:r w:rsidR="004A1456">
        <w:t xml:space="preserve">L1 </w:t>
      </w:r>
      <w:r>
        <w:t>SRS-RSRP</w:t>
      </w:r>
      <w:r w:rsidRPr="000D401B">
        <w:t xml:space="preserve"> measurement can be achieved by configuring a new SRS Resource Set (e.g., </w:t>
      </w:r>
      <w:bookmarkStart w:id="7" w:name="OLE_LINK47"/>
      <w:r w:rsidRPr="000D401B">
        <w:rPr>
          <w:i/>
          <w:iCs/>
        </w:rPr>
        <w:t>SRS-CliResourceSet</w:t>
      </w:r>
      <w:bookmarkEnd w:id="7"/>
      <w:r w:rsidRPr="000D401B">
        <w:t xml:space="preserve">), which provides SRS configuration to be used specifically for SRS transmissions intended for </w:t>
      </w:r>
      <w:r w:rsidRPr="007325FA">
        <w:t xml:space="preserve">L1 </w:t>
      </w:r>
      <w:r w:rsidRPr="000D401B">
        <w:t xml:space="preserve">SRS-RSRP measurement. </w:t>
      </w:r>
      <w:r w:rsidR="00E16F3A">
        <w:t>Network can ensure that the new dedicated SRS transmission resources at an aggressor UE corresponds to the</w:t>
      </w:r>
      <w:r w:rsidR="00E16F3A" w:rsidRPr="00E16F3A">
        <w:t xml:space="preserve"> new IE </w:t>
      </w:r>
      <w:r w:rsidR="00E16F3A" w:rsidRPr="00E16F3A">
        <w:rPr>
          <w:i/>
          <w:iCs/>
        </w:rPr>
        <w:t>SRS-RSRP-MeasurementResourceSet</w:t>
      </w:r>
      <w:r w:rsidR="00E16F3A">
        <w:rPr>
          <w:i/>
          <w:iCs/>
        </w:rPr>
        <w:t xml:space="preserve"> </w:t>
      </w:r>
      <w:r w:rsidR="00E16F3A">
        <w:t xml:space="preserve">at the victim UE. </w:t>
      </w:r>
    </w:p>
    <w:p w14:paraId="726B6AC5" w14:textId="77777777" w:rsidR="005D6261" w:rsidRDefault="005D6261" w:rsidP="005D6261">
      <w:pPr>
        <w:spacing w:after="0"/>
        <w:jc w:val="both"/>
      </w:pPr>
    </w:p>
    <w:p w14:paraId="5C294F08" w14:textId="31C1C9E7" w:rsidR="00E91E7E" w:rsidRDefault="00E91E7E" w:rsidP="005D6261">
      <w:pPr>
        <w:spacing w:after="0"/>
        <w:jc w:val="both"/>
      </w:pPr>
      <w:r w:rsidRPr="000D401B">
        <w:t xml:space="preserve">The specification impact is minimal since existing SRS </w:t>
      </w:r>
      <w:r>
        <w:t>R</w:t>
      </w:r>
      <w:r w:rsidRPr="000D401B">
        <w:t xml:space="preserve">esource </w:t>
      </w:r>
      <w:r>
        <w:t>S</w:t>
      </w:r>
      <w:r w:rsidRPr="000D401B">
        <w:t>et configuration can be directly reused. The network can provide the</w:t>
      </w:r>
      <w:r w:rsidR="00E16F3A">
        <w:t xml:space="preserve"> aggressor</w:t>
      </w:r>
      <w:r w:rsidRPr="000D401B">
        <w:t xml:space="preserve"> UE with multiple SRS </w:t>
      </w:r>
      <w:r>
        <w:t>R</w:t>
      </w:r>
      <w:r w:rsidRPr="000D401B">
        <w:t xml:space="preserve">esource </w:t>
      </w:r>
      <w:r>
        <w:t>S</w:t>
      </w:r>
      <w:r w:rsidRPr="000D401B">
        <w:t xml:space="preserve">ets – </w:t>
      </w:r>
      <w:r>
        <w:t>including</w:t>
      </w:r>
      <w:r w:rsidRPr="000D401B">
        <w:t xml:space="preserve"> </w:t>
      </w:r>
      <w:r w:rsidR="004A1456">
        <w:t xml:space="preserve">the </w:t>
      </w:r>
      <w:r w:rsidRPr="000D401B">
        <w:t xml:space="preserve">new SRS </w:t>
      </w:r>
      <w:r>
        <w:t>R</w:t>
      </w:r>
      <w:r w:rsidRPr="000D401B">
        <w:t xml:space="preserve">esource </w:t>
      </w:r>
      <w:r>
        <w:t>S</w:t>
      </w:r>
      <w:r w:rsidRPr="000D401B">
        <w:t xml:space="preserve">et </w:t>
      </w:r>
      <w:r w:rsidR="00E16F3A">
        <w:t xml:space="preserve">containing a set of SRS resources </w:t>
      </w:r>
      <w:r w:rsidRPr="000D401B">
        <w:t>configured specifically for</w:t>
      </w:r>
      <w:r>
        <w:t xml:space="preserve"> </w:t>
      </w:r>
      <w:r w:rsidRPr="008A427C">
        <w:t xml:space="preserve">L1 </w:t>
      </w:r>
      <w:r>
        <w:t xml:space="preserve">SRS-RSRP </w:t>
      </w:r>
      <w:r w:rsidRPr="000D401B">
        <w:t>measurement</w:t>
      </w:r>
      <w:r>
        <w:t xml:space="preserve">.  </w:t>
      </w:r>
    </w:p>
    <w:p w14:paraId="040F7597" w14:textId="77777777" w:rsidR="005D6261" w:rsidRDefault="005D6261" w:rsidP="005D6261">
      <w:pPr>
        <w:spacing w:after="0"/>
        <w:jc w:val="both"/>
      </w:pPr>
    </w:p>
    <w:p w14:paraId="37C9C91D" w14:textId="1DEC0F30" w:rsidR="00E91E7E" w:rsidRDefault="00EF5AC9" w:rsidP="005D6261">
      <w:pPr>
        <w:spacing w:after="0"/>
        <w:jc w:val="both"/>
      </w:pPr>
      <w:r>
        <w:t xml:space="preserve">An added benefit for </w:t>
      </w:r>
      <w:r w:rsidR="00E91E7E">
        <w:t xml:space="preserve">having a dedicated SRS Resource Set </w:t>
      </w:r>
      <w:r w:rsidR="00940BC6">
        <w:t xml:space="preserve">at the aggressor UE </w:t>
      </w:r>
      <w:r>
        <w:t xml:space="preserve">is that </w:t>
      </w:r>
      <w:r w:rsidR="00E91E7E">
        <w:t>the network can optimize the SRS resource configuration for L1 SRS-RSRP measurement. For example, the network can configure UL power control parameters (</w:t>
      </w:r>
      <w:r w:rsidR="00940BC6">
        <w:t xml:space="preserve">e.g., </w:t>
      </w:r>
      <w:r w:rsidR="00E91E7E" w:rsidRPr="004C5BBF">
        <w:rPr>
          <w:i/>
          <w:iCs/>
        </w:rPr>
        <w:t>alpha</w:t>
      </w:r>
      <w:r w:rsidR="00E91E7E">
        <w:t xml:space="preserve">, </w:t>
      </w:r>
      <w:r w:rsidR="00E91E7E" w:rsidRPr="004C5BBF">
        <w:rPr>
          <w:i/>
          <w:iCs/>
        </w:rPr>
        <w:t>p0</w:t>
      </w:r>
      <w:r w:rsidR="00E91E7E">
        <w:t xml:space="preserve">) for SRS Resource Sets dedicated to L1 SRS-RSRP measurement considering the fact that the receiving node (victim UE) is within a closer proximity of the </w:t>
      </w:r>
      <w:r w:rsidR="00940BC6">
        <w:t>aggressor</w:t>
      </w:r>
      <w:r w:rsidR="00E91E7E">
        <w:t xml:space="preserve"> UE. </w:t>
      </w:r>
    </w:p>
    <w:p w14:paraId="28155981" w14:textId="77777777" w:rsidR="00A246EE" w:rsidRDefault="00A246EE" w:rsidP="005D6261">
      <w:pPr>
        <w:spacing w:after="0"/>
        <w:jc w:val="both"/>
      </w:pPr>
    </w:p>
    <w:p w14:paraId="533523E4" w14:textId="77777777" w:rsidR="00E91E7E" w:rsidRPr="000D401B" w:rsidRDefault="00E91E7E" w:rsidP="00F00BA9">
      <w:pPr>
        <w:pStyle w:val="ListParagraph"/>
        <w:numPr>
          <w:ilvl w:val="0"/>
          <w:numId w:val="24"/>
        </w:numPr>
        <w:contextualSpacing w:val="0"/>
        <w:jc w:val="both"/>
        <w:rPr>
          <w:b/>
          <w:bCs/>
          <w:i/>
          <w:iCs/>
          <w:sz w:val="20"/>
          <w:szCs w:val="20"/>
          <w:lang w:val="en-GB"/>
        </w:rPr>
      </w:pPr>
      <w:r w:rsidRPr="000D401B">
        <w:rPr>
          <w:b/>
          <w:bCs/>
          <w:i/>
          <w:iCs/>
          <w:sz w:val="20"/>
          <w:szCs w:val="20"/>
          <w:lang w:val="en-GB"/>
        </w:rPr>
        <w:t>It is possible to have</w:t>
      </w:r>
      <w:r>
        <w:rPr>
          <w:b/>
          <w:bCs/>
          <w:i/>
          <w:iCs/>
          <w:sz w:val="20"/>
          <w:szCs w:val="20"/>
          <w:lang w:val="en-GB"/>
        </w:rPr>
        <w:t xml:space="preserve"> </w:t>
      </w:r>
      <w:r w:rsidRPr="000D401B">
        <w:rPr>
          <w:b/>
          <w:bCs/>
          <w:i/>
          <w:iCs/>
          <w:sz w:val="20"/>
          <w:szCs w:val="20"/>
          <w:lang w:val="en-GB"/>
        </w:rPr>
        <w:t>scenario</w:t>
      </w:r>
      <w:r>
        <w:rPr>
          <w:b/>
          <w:bCs/>
          <w:i/>
          <w:iCs/>
          <w:sz w:val="20"/>
          <w:szCs w:val="20"/>
          <w:lang w:val="en-GB"/>
        </w:rPr>
        <w:t>s</w:t>
      </w:r>
      <w:r w:rsidRPr="000D401B">
        <w:rPr>
          <w:b/>
          <w:bCs/>
          <w:i/>
          <w:iCs/>
          <w:sz w:val="20"/>
          <w:szCs w:val="20"/>
          <w:lang w:val="en-GB"/>
        </w:rPr>
        <w:t xml:space="preserve"> where SRS transmission toward gNB is not frequent enough to allow up to date </w:t>
      </w:r>
      <w:r>
        <w:rPr>
          <w:b/>
          <w:bCs/>
          <w:i/>
          <w:iCs/>
          <w:sz w:val="20"/>
          <w:szCs w:val="20"/>
          <w:lang w:val="en-GB"/>
        </w:rPr>
        <w:t>L1 SRS-RSRP</w:t>
      </w:r>
      <w:r w:rsidRPr="000D401B">
        <w:rPr>
          <w:b/>
          <w:bCs/>
          <w:i/>
          <w:iCs/>
          <w:sz w:val="20"/>
          <w:szCs w:val="20"/>
          <w:lang w:val="en-GB"/>
        </w:rPr>
        <w:t xml:space="preserve"> measurement and reporting in SBFD operation</w:t>
      </w:r>
      <w:r>
        <w:rPr>
          <w:b/>
          <w:bCs/>
          <w:i/>
          <w:iCs/>
          <w:sz w:val="20"/>
          <w:szCs w:val="20"/>
          <w:lang w:val="en-GB"/>
        </w:rPr>
        <w:t xml:space="preserve">. </w:t>
      </w:r>
    </w:p>
    <w:p w14:paraId="38AED12C" w14:textId="77777777" w:rsidR="00E91E7E" w:rsidRPr="000D401B" w:rsidRDefault="00E91E7E" w:rsidP="00F00BA9">
      <w:pPr>
        <w:pStyle w:val="ListParagraph"/>
        <w:numPr>
          <w:ilvl w:val="0"/>
          <w:numId w:val="24"/>
        </w:numPr>
        <w:contextualSpacing w:val="0"/>
        <w:jc w:val="both"/>
        <w:rPr>
          <w:b/>
          <w:bCs/>
          <w:i/>
          <w:iCs/>
          <w:sz w:val="20"/>
          <w:szCs w:val="20"/>
          <w:lang w:val="en-GB"/>
        </w:rPr>
      </w:pPr>
      <w:r w:rsidRPr="000D401B">
        <w:rPr>
          <w:b/>
          <w:bCs/>
          <w:i/>
          <w:iCs/>
          <w:sz w:val="20"/>
          <w:szCs w:val="20"/>
          <w:lang w:val="en-GB"/>
        </w:rPr>
        <w:t xml:space="preserve">Having dedicated SRS transmissions solely for the purpose of </w:t>
      </w:r>
      <w:r>
        <w:rPr>
          <w:b/>
          <w:bCs/>
          <w:i/>
          <w:iCs/>
          <w:sz w:val="20"/>
          <w:szCs w:val="20"/>
          <w:lang w:val="en-GB"/>
        </w:rPr>
        <w:t>L1 SRS-RSRP</w:t>
      </w:r>
      <w:r w:rsidRPr="000D401B">
        <w:rPr>
          <w:b/>
          <w:bCs/>
          <w:i/>
          <w:iCs/>
          <w:sz w:val="20"/>
          <w:szCs w:val="20"/>
          <w:lang w:val="en-GB"/>
        </w:rPr>
        <w:t xml:space="preserve"> measurement can support fast, reliable, and more accurate SRS-RSRP measurement and reporting.</w:t>
      </w:r>
    </w:p>
    <w:p w14:paraId="259B5BAE" w14:textId="267309F5" w:rsidR="00E91E7E" w:rsidRPr="004C6D67" w:rsidRDefault="00E91E7E" w:rsidP="00F00BA9">
      <w:pPr>
        <w:pStyle w:val="ListParagraph"/>
        <w:numPr>
          <w:ilvl w:val="0"/>
          <w:numId w:val="22"/>
        </w:numPr>
        <w:spacing w:after="60"/>
        <w:jc w:val="both"/>
        <w:rPr>
          <w:b/>
          <w:bCs/>
          <w:i/>
          <w:iCs/>
          <w:sz w:val="20"/>
          <w:szCs w:val="20"/>
          <w:lang w:val="en-GB"/>
        </w:rPr>
      </w:pPr>
      <w:bookmarkStart w:id="8" w:name="OLE_LINK48"/>
      <w:r>
        <w:rPr>
          <w:b/>
          <w:bCs/>
          <w:i/>
          <w:iCs/>
          <w:sz w:val="20"/>
          <w:szCs w:val="20"/>
          <w:lang w:val="en-GB"/>
        </w:rPr>
        <w:t>S</w:t>
      </w:r>
      <w:r w:rsidRPr="000D401B">
        <w:rPr>
          <w:rFonts w:cstheme="minorHAnsi"/>
          <w:b/>
          <w:bCs/>
          <w:i/>
          <w:iCs/>
          <w:sz w:val="20"/>
          <w:szCs w:val="20"/>
          <w:lang w:val="en-GB"/>
        </w:rPr>
        <w:t xml:space="preserve">upport configuration </w:t>
      </w:r>
      <w:r w:rsidR="00BC1E22">
        <w:rPr>
          <w:rFonts w:cstheme="minorHAnsi"/>
          <w:b/>
          <w:bCs/>
          <w:i/>
          <w:iCs/>
          <w:sz w:val="20"/>
          <w:szCs w:val="20"/>
          <w:lang w:val="en-GB"/>
        </w:rPr>
        <w:t xml:space="preserve">of a new IE (e.g., </w:t>
      </w:r>
      <w:r w:rsidR="00BC1E22" w:rsidRPr="00BC1E22">
        <w:rPr>
          <w:rFonts w:cstheme="minorHAnsi"/>
          <w:b/>
          <w:bCs/>
          <w:i/>
          <w:iCs/>
          <w:sz w:val="20"/>
          <w:szCs w:val="20"/>
          <w:lang w:val="en-GB"/>
        </w:rPr>
        <w:t>SRS-CliResourceSet</w:t>
      </w:r>
      <w:r w:rsidR="00BC1E22">
        <w:rPr>
          <w:rFonts w:cstheme="minorHAnsi"/>
          <w:b/>
          <w:bCs/>
          <w:i/>
          <w:iCs/>
          <w:sz w:val="20"/>
          <w:szCs w:val="20"/>
          <w:lang w:val="en-GB"/>
        </w:rPr>
        <w:t>)</w:t>
      </w:r>
      <w:r w:rsidR="00BC1E22">
        <w:rPr>
          <w:b/>
          <w:bCs/>
          <w:i/>
          <w:iCs/>
          <w:sz w:val="20"/>
          <w:szCs w:val="20"/>
          <w:lang w:val="en-GB"/>
        </w:rPr>
        <w:t xml:space="preserve"> containing a set of SRS resources to be transmitted solely for the purpose of L1 SRS-RSRP measurement</w:t>
      </w:r>
      <w:bookmarkEnd w:id="8"/>
      <w:r w:rsidR="00BC1E22">
        <w:rPr>
          <w:b/>
          <w:bCs/>
          <w:i/>
          <w:iCs/>
          <w:sz w:val="20"/>
          <w:szCs w:val="20"/>
          <w:lang w:val="en-GB"/>
        </w:rPr>
        <w:t xml:space="preserve">. </w:t>
      </w:r>
    </w:p>
    <w:p w14:paraId="1148FA3D" w14:textId="77777777" w:rsidR="00F64E6D" w:rsidRPr="009979C6" w:rsidRDefault="00F64E6D" w:rsidP="00F64E6D">
      <w:pPr>
        <w:pStyle w:val="Heading5"/>
        <w:numPr>
          <w:ilvl w:val="0"/>
          <w:numId w:val="0"/>
        </w:numPr>
        <w:ind w:left="1008" w:hanging="1008"/>
        <w:rPr>
          <w:b/>
          <w:bCs/>
          <w:u w:val="single"/>
        </w:rPr>
      </w:pPr>
      <w:r w:rsidRPr="00F64E6D">
        <w:rPr>
          <w:b/>
          <w:bCs/>
          <w:u w:val="single"/>
        </w:rPr>
        <w:lastRenderedPageBreak/>
        <w:t>Low Power SRS Transmission for CLI Measurement</w:t>
      </w:r>
    </w:p>
    <w:p w14:paraId="37B4AF08" w14:textId="7C56121F" w:rsidR="00F64E6D" w:rsidRDefault="00F64E6D" w:rsidP="00F64E6D">
      <w:pPr>
        <w:spacing w:after="120"/>
        <w:jc w:val="both"/>
        <w:textAlignment w:val="baseline"/>
      </w:pPr>
      <w:r w:rsidRPr="000D401B">
        <w:t xml:space="preserve">As </w:t>
      </w:r>
      <w:r>
        <w:t>discussed</w:t>
      </w:r>
      <w:r w:rsidRPr="000D401B">
        <w:t xml:space="preserve"> </w:t>
      </w:r>
      <w:r>
        <w:t>above</w:t>
      </w:r>
      <w:r w:rsidRPr="000D401B">
        <w:t xml:space="preserve">, </w:t>
      </w:r>
      <w:r>
        <w:t>existing specification only supports SRS transmission with gNB as intended receiver. Thus, to ensure that gNB receive</w:t>
      </w:r>
      <w:r w:rsidR="00AF6B04">
        <w:t>s</w:t>
      </w:r>
      <w:r>
        <w:t xml:space="preserve"> the transmitted SRS effectively, UE determine</w:t>
      </w:r>
      <w:r w:rsidR="00AF6B04">
        <w:t>s</w:t>
      </w:r>
      <w:r>
        <w:t xml:space="preserve"> SRS transmit power using UE-to-BS pathloss. However, in the scenario proposed above, where dedicated SRS resources </w:t>
      </w:r>
      <w:r w:rsidR="00EA1AEE">
        <w:t>are</w:t>
      </w:r>
      <w:r>
        <w:t xml:space="preserve"> transmitted for L1 SRS-RSRP measurement, the SRS power control can be optimized to reflect transmission towards a nearby UE. This can significantly reduce SRS transmit power, especially for cell-edge UEs.</w:t>
      </w:r>
    </w:p>
    <w:p w14:paraId="29AB9A94" w14:textId="0D244D0E" w:rsidR="00F64E6D" w:rsidRDefault="00F64E6D" w:rsidP="00F64E6D">
      <w:pPr>
        <w:spacing w:after="120"/>
        <w:jc w:val="both"/>
        <w:textAlignment w:val="baseline"/>
      </w:pPr>
      <w:r w:rsidRPr="000D401B">
        <w:t>For example, consider a typical SRS transmission in a cell, as shown in</w:t>
      </w:r>
      <w:r w:rsidR="00EA1AEE">
        <w:t xml:space="preserve"> </w:t>
      </w:r>
      <w:r w:rsidR="00A94079">
        <w:fldChar w:fldCharType="begin"/>
      </w:r>
      <w:r w:rsidR="00A94079">
        <w:instrText xml:space="preserve"> REF _Ref178758508 \h </w:instrText>
      </w:r>
      <w:r w:rsidR="00A94079">
        <w:fldChar w:fldCharType="separate"/>
      </w:r>
      <w:r w:rsidR="00B7519E" w:rsidRPr="000D401B">
        <w:rPr>
          <w:bdr w:val="none" w:sz="0" w:space="0" w:color="auto" w:frame="1"/>
        </w:rPr>
        <w:t xml:space="preserve">Figure </w:t>
      </w:r>
      <w:r w:rsidR="00B7519E">
        <w:rPr>
          <w:noProof/>
        </w:rPr>
        <w:t>1</w:t>
      </w:r>
      <w:r w:rsidR="00A94079">
        <w:fldChar w:fldCharType="end"/>
      </w:r>
      <w:r w:rsidRPr="000D401B">
        <w:t>, where UE1 transmits SRS towards gNB</w:t>
      </w:r>
      <w:r>
        <w:t xml:space="preserve">, while </w:t>
      </w:r>
      <w:r w:rsidRPr="000D401B">
        <w:t xml:space="preserve">UE2 </w:t>
      </w:r>
      <w:r>
        <w:t>performs</w:t>
      </w:r>
      <w:r w:rsidRPr="000D401B">
        <w:t xml:space="preserve"> </w:t>
      </w:r>
      <w:r>
        <w:t xml:space="preserve">L1 </w:t>
      </w:r>
      <w:r w:rsidRPr="000D401B">
        <w:t>SRS-RSRP measurement</w:t>
      </w:r>
      <w:r>
        <w:t xml:space="preserve"> from the SRS transmission of </w:t>
      </w:r>
      <w:r w:rsidRPr="000D401B">
        <w:t xml:space="preserve">UE1. </w:t>
      </w:r>
      <w:r w:rsidR="00AF6B04">
        <w:t xml:space="preserve">In legacy operation, </w:t>
      </w:r>
      <w:r w:rsidRPr="000D401B">
        <w:t xml:space="preserve">UE1 determines </w:t>
      </w:r>
      <w:r>
        <w:t>its</w:t>
      </w:r>
      <w:r w:rsidRPr="000D401B">
        <w:t xml:space="preserve"> SRS transmit power based on </w:t>
      </w:r>
      <w:r>
        <w:t>UE-to-BS pathloss</w:t>
      </w:r>
      <w:r w:rsidRPr="000D401B">
        <w:t xml:space="preserve">. </w:t>
      </w:r>
      <w:r w:rsidR="00AF6B04" w:rsidRPr="000D401B">
        <w:t>W</w:t>
      </w:r>
      <w:r w:rsidRPr="000D401B">
        <w:t>hen</w:t>
      </w:r>
      <w:r>
        <w:t xml:space="preserve"> dedicated </w:t>
      </w:r>
      <w:r w:rsidRPr="000D401B">
        <w:t>SRS transmission</w:t>
      </w:r>
      <w:r>
        <w:t xml:space="preserve"> is supported for L1 SRS-RSRP measurement, the SRS power control can be enhanced to reflect the </w:t>
      </w:r>
      <w:r w:rsidR="00A94079">
        <w:t>pathloss</w:t>
      </w:r>
      <w:r>
        <w:t xml:space="preserve"> between victim UE and aggressor UE</w:t>
      </w:r>
      <w:r w:rsidR="00CC3088">
        <w:t>, referred to here as low power (LP) SRS transmission</w:t>
      </w:r>
      <w:r>
        <w:t xml:space="preserve">. </w:t>
      </w:r>
    </w:p>
    <w:p w14:paraId="3755DCFC" w14:textId="77777777" w:rsidR="00F64E6D" w:rsidRPr="000D401B" w:rsidRDefault="00F64E6D" w:rsidP="00F64E6D">
      <w:pPr>
        <w:spacing w:after="0"/>
        <w:jc w:val="center"/>
        <w:textAlignment w:val="baseline"/>
      </w:pPr>
      <w:r w:rsidRPr="000D401B">
        <w:rPr>
          <w:noProof/>
        </w:rPr>
        <w:drawing>
          <wp:inline distT="0" distB="0" distL="0" distR="0" wp14:anchorId="6BE4656F" wp14:editId="5BAE75D2">
            <wp:extent cx="1883391" cy="1782438"/>
            <wp:effectExtent l="0" t="0" r="0" b="0"/>
            <wp:docPr id="3" name="Picture 3">
              <a:extLst xmlns:a="http://schemas.openxmlformats.org/drawingml/2006/main">
                <a:ext uri="{FF2B5EF4-FFF2-40B4-BE49-F238E27FC236}">
                  <a16:creationId xmlns:a16="http://schemas.microsoft.com/office/drawing/2014/main" id="{A9067E74-7552-93A5-12BB-D4C9D65B4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9067E74-7552-93A5-12BB-D4C9D65B40CC}"/>
                        </a:ext>
                      </a:extLst>
                    </pic:cNvPr>
                    <pic:cNvPicPr>
                      <a:picLocks noChangeAspect="1"/>
                    </pic:cNvPicPr>
                  </pic:nvPicPr>
                  <pic:blipFill>
                    <a:blip r:embed="rId13"/>
                    <a:stretch>
                      <a:fillRect/>
                    </a:stretch>
                  </pic:blipFill>
                  <pic:spPr>
                    <a:xfrm>
                      <a:off x="0" y="0"/>
                      <a:ext cx="1913280" cy="1810725"/>
                    </a:xfrm>
                    <a:prstGeom prst="rect">
                      <a:avLst/>
                    </a:prstGeom>
                  </pic:spPr>
                </pic:pic>
              </a:graphicData>
            </a:graphic>
          </wp:inline>
        </w:drawing>
      </w:r>
    </w:p>
    <w:p w14:paraId="740B7261" w14:textId="70AE4185" w:rsidR="00F64E6D" w:rsidRPr="000D401B" w:rsidRDefault="00F64E6D" w:rsidP="00F64E6D">
      <w:pPr>
        <w:jc w:val="center"/>
        <w:textAlignment w:val="baseline"/>
      </w:pPr>
      <w:bookmarkStart w:id="9" w:name="_Ref17875850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B7519E">
        <w:rPr>
          <w:noProof/>
        </w:rPr>
        <w:t>1</w:t>
      </w:r>
      <w:r w:rsidRPr="000D401B">
        <w:fldChar w:fldCharType="end"/>
      </w:r>
      <w:bookmarkEnd w:id="9"/>
      <w:r w:rsidRPr="000D401B">
        <w:rPr>
          <w:bdr w:val="none" w:sz="0" w:space="0" w:color="auto" w:frame="1"/>
        </w:rPr>
        <w:t>: Illustration of SRS Transmission in a cell</w:t>
      </w:r>
    </w:p>
    <w:p w14:paraId="762FF456" w14:textId="57683492" w:rsidR="00F64E6D" w:rsidRDefault="00F64E6D" w:rsidP="00F64E6D">
      <w:pPr>
        <w:snapToGrid w:val="0"/>
        <w:spacing w:after="0"/>
        <w:jc w:val="both"/>
        <w:textAlignment w:val="baseline"/>
      </w:pPr>
      <w:r w:rsidRPr="000D401B">
        <w:t xml:space="preserve">Table 1 shows a comparison of transmit power consumption for the legacy case versus </w:t>
      </w:r>
      <w:r>
        <w:t>LP SRS transmission</w:t>
      </w:r>
      <w:r w:rsidRPr="000D401B">
        <w:t xml:space="preserve">. </w:t>
      </w:r>
      <w:r>
        <w:t xml:space="preserve">The following are assumed for the results presented in the table: </w:t>
      </w:r>
    </w:p>
    <w:p w14:paraId="28BD863F" w14:textId="77777777" w:rsidR="00F64E6D" w:rsidRDefault="00F64E6D" w:rsidP="00F00BA9">
      <w:pPr>
        <w:pStyle w:val="ListParagraph"/>
        <w:numPr>
          <w:ilvl w:val="0"/>
          <w:numId w:val="11"/>
        </w:numPr>
        <w:snapToGrid w:val="0"/>
        <w:contextualSpacing w:val="0"/>
        <w:jc w:val="both"/>
        <w:textAlignment w:val="baseline"/>
        <w:rPr>
          <w:sz w:val="20"/>
          <w:szCs w:val="20"/>
        </w:rPr>
      </w:pPr>
      <w:r w:rsidRPr="007052F8">
        <w:rPr>
          <w:sz w:val="20"/>
          <w:szCs w:val="20"/>
        </w:rPr>
        <w:t xml:space="preserve">pathloss compensation factor </w:t>
      </w:r>
      <m:oMath>
        <m:r>
          <w:rPr>
            <w:rFonts w:ascii="Cambria Math" w:hAnsi="Cambria Math"/>
            <w:sz w:val="20"/>
            <w:szCs w:val="20"/>
          </w:rPr>
          <m:t>α=0.8</m:t>
        </m:r>
      </m:oMath>
      <w:r w:rsidRPr="007052F8">
        <w:rPr>
          <w:sz w:val="20"/>
          <w:szCs w:val="20"/>
        </w:rPr>
        <w:t xml:space="preserv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r>
          <w:rPr>
            <w:rFonts w:ascii="Cambria Math" w:hAnsi="Cambria Math"/>
            <w:sz w:val="20"/>
            <w:szCs w:val="20"/>
          </w:rPr>
          <m:t>=-60</m:t>
        </m:r>
      </m:oMath>
      <w:r w:rsidRPr="007052F8">
        <w:rPr>
          <w:sz w:val="20"/>
          <w:szCs w:val="20"/>
        </w:rPr>
        <w:t xml:space="preserve">dBm, Min UE-to-UE distance = 5m, Max UE-to-UE distance = 20m, Min UE-to-gNB distance = 10m, Max UE-to-gNB distance = 100m. </w:t>
      </w:r>
    </w:p>
    <w:p w14:paraId="09D3F43C" w14:textId="77777777" w:rsidR="00F64E6D" w:rsidRPr="007052F8" w:rsidRDefault="00F64E6D" w:rsidP="00F64E6D">
      <w:pPr>
        <w:pStyle w:val="ListParagraph"/>
        <w:snapToGrid w:val="0"/>
        <w:contextualSpacing w:val="0"/>
        <w:jc w:val="both"/>
        <w:textAlignment w:val="baseline"/>
        <w:rPr>
          <w:sz w:val="20"/>
          <w:szCs w:val="20"/>
        </w:rPr>
      </w:pPr>
    </w:p>
    <w:p w14:paraId="234D5101" w14:textId="77777777" w:rsidR="00F64E6D" w:rsidRPr="000D401B" w:rsidRDefault="00F64E6D" w:rsidP="00F64E6D">
      <w:pPr>
        <w:snapToGrid w:val="0"/>
        <w:spacing w:after="0"/>
        <w:jc w:val="center"/>
        <w:textAlignment w:val="baseline"/>
      </w:pPr>
      <w:r w:rsidRPr="000D401B">
        <w:t>Table 1: SRS Transmit Power Consumption using UE-to-gNB pathloss vs using UE-to-UE pathloss</w:t>
      </w:r>
      <w:r>
        <w:t xml:space="preserve">. </w:t>
      </w:r>
    </w:p>
    <w:tbl>
      <w:tblPr>
        <w:tblStyle w:val="TableGrid"/>
        <w:tblW w:w="0" w:type="auto"/>
        <w:jc w:val="center"/>
        <w:tblLook w:val="04A0" w:firstRow="1" w:lastRow="0" w:firstColumn="1" w:lastColumn="0" w:noHBand="0" w:noVBand="1"/>
      </w:tblPr>
      <w:tblGrid>
        <w:gridCol w:w="1361"/>
        <w:gridCol w:w="1871"/>
        <w:gridCol w:w="2098"/>
        <w:gridCol w:w="1871"/>
      </w:tblGrid>
      <w:tr w:rsidR="00F64E6D" w:rsidRPr="000D401B" w14:paraId="73626924" w14:textId="77777777" w:rsidTr="00A8056A">
        <w:trPr>
          <w:trHeight w:val="334"/>
          <w:jc w:val="center"/>
        </w:trPr>
        <w:tc>
          <w:tcPr>
            <w:tcW w:w="1361" w:type="dxa"/>
          </w:tcPr>
          <w:p w14:paraId="68295779" w14:textId="77777777" w:rsidR="00F64E6D" w:rsidRPr="000D401B" w:rsidRDefault="00F64E6D" w:rsidP="00A8056A">
            <w:pPr>
              <w:snapToGrid w:val="0"/>
              <w:spacing w:after="0"/>
              <w:jc w:val="both"/>
              <w:textAlignment w:val="baseline"/>
            </w:pPr>
          </w:p>
        </w:tc>
        <w:tc>
          <w:tcPr>
            <w:tcW w:w="1871" w:type="dxa"/>
          </w:tcPr>
          <w:p w14:paraId="150D9B12" w14:textId="77777777" w:rsidR="00F64E6D" w:rsidRPr="000D401B" w:rsidRDefault="00F64E6D" w:rsidP="00A8056A">
            <w:pPr>
              <w:snapToGrid w:val="0"/>
              <w:spacing w:after="0"/>
              <w:jc w:val="center"/>
              <w:textAlignment w:val="baseline"/>
            </w:pPr>
            <w:r w:rsidRPr="000D401B">
              <w:t>Tx Power for Legacy Case (dBm)</w:t>
            </w:r>
          </w:p>
        </w:tc>
        <w:tc>
          <w:tcPr>
            <w:tcW w:w="2098" w:type="dxa"/>
          </w:tcPr>
          <w:p w14:paraId="4602BA69" w14:textId="77777777" w:rsidR="00F64E6D" w:rsidRPr="000D401B" w:rsidRDefault="00F64E6D" w:rsidP="00A8056A">
            <w:pPr>
              <w:snapToGrid w:val="0"/>
              <w:spacing w:after="0"/>
              <w:jc w:val="center"/>
              <w:textAlignment w:val="baseline"/>
            </w:pPr>
            <w:r w:rsidRPr="000D401B">
              <w:t xml:space="preserve">Tx Power for </w:t>
            </w:r>
            <w:r>
              <w:t>Low Power SRS</w:t>
            </w:r>
            <w:r w:rsidRPr="000D401B">
              <w:t xml:space="preserve"> (dBm)</w:t>
            </w:r>
          </w:p>
        </w:tc>
        <w:tc>
          <w:tcPr>
            <w:tcW w:w="1871" w:type="dxa"/>
          </w:tcPr>
          <w:p w14:paraId="71B622D0" w14:textId="77777777" w:rsidR="00F64E6D" w:rsidRPr="000D401B" w:rsidRDefault="00F64E6D" w:rsidP="00A8056A">
            <w:pPr>
              <w:snapToGrid w:val="0"/>
              <w:spacing w:after="0"/>
              <w:jc w:val="center"/>
              <w:textAlignment w:val="baseline"/>
            </w:pPr>
            <w:r w:rsidRPr="000D401B">
              <w:t>% Power Reduction</w:t>
            </w:r>
          </w:p>
        </w:tc>
      </w:tr>
      <w:tr w:rsidR="00F64E6D" w:rsidRPr="000D401B" w14:paraId="3A5B0CC6" w14:textId="77777777" w:rsidTr="00A8056A">
        <w:trPr>
          <w:jc w:val="center"/>
        </w:trPr>
        <w:tc>
          <w:tcPr>
            <w:tcW w:w="1361" w:type="dxa"/>
          </w:tcPr>
          <w:p w14:paraId="2168735B" w14:textId="77777777" w:rsidR="00F64E6D" w:rsidRPr="000D401B" w:rsidRDefault="00F64E6D" w:rsidP="00A8056A">
            <w:pPr>
              <w:snapToGrid w:val="0"/>
              <w:spacing w:after="0"/>
              <w:jc w:val="both"/>
              <w:textAlignment w:val="baseline"/>
            </w:pPr>
            <w:r w:rsidRPr="000D401B">
              <w:t>Min Distance</w:t>
            </w:r>
          </w:p>
        </w:tc>
        <w:tc>
          <w:tcPr>
            <w:tcW w:w="1871" w:type="dxa"/>
          </w:tcPr>
          <w:p w14:paraId="3F1E257A" w14:textId="77777777" w:rsidR="00F64E6D" w:rsidRPr="000D401B" w:rsidRDefault="00F64E6D" w:rsidP="00A8056A">
            <w:pPr>
              <w:snapToGrid w:val="0"/>
              <w:spacing w:after="0"/>
              <w:jc w:val="center"/>
              <w:textAlignment w:val="baseline"/>
            </w:pPr>
            <w:r w:rsidRPr="000D401B">
              <w:t>-0.37</w:t>
            </w:r>
          </w:p>
        </w:tc>
        <w:tc>
          <w:tcPr>
            <w:tcW w:w="2098" w:type="dxa"/>
          </w:tcPr>
          <w:p w14:paraId="029094BD" w14:textId="77777777" w:rsidR="00F64E6D" w:rsidRPr="000D401B" w:rsidRDefault="00F64E6D" w:rsidP="00A8056A">
            <w:pPr>
              <w:snapToGrid w:val="0"/>
              <w:spacing w:after="0"/>
              <w:jc w:val="center"/>
              <w:textAlignment w:val="baseline"/>
            </w:pPr>
            <w:r w:rsidRPr="000D401B">
              <w:t>-4.7</w:t>
            </w:r>
          </w:p>
        </w:tc>
        <w:tc>
          <w:tcPr>
            <w:tcW w:w="1871" w:type="dxa"/>
          </w:tcPr>
          <w:p w14:paraId="7FA6BAD9" w14:textId="77777777" w:rsidR="00F64E6D" w:rsidRPr="000D401B" w:rsidRDefault="00F64E6D" w:rsidP="00A8056A">
            <w:pPr>
              <w:snapToGrid w:val="0"/>
              <w:spacing w:after="0"/>
              <w:jc w:val="center"/>
              <w:textAlignment w:val="baseline"/>
            </w:pPr>
            <w:r w:rsidRPr="000D401B">
              <w:t>62%</w:t>
            </w:r>
          </w:p>
        </w:tc>
      </w:tr>
      <w:tr w:rsidR="00F64E6D" w:rsidRPr="000D401B" w14:paraId="748233F4" w14:textId="77777777" w:rsidTr="00A8056A">
        <w:trPr>
          <w:trHeight w:val="53"/>
          <w:jc w:val="center"/>
        </w:trPr>
        <w:tc>
          <w:tcPr>
            <w:tcW w:w="1361" w:type="dxa"/>
          </w:tcPr>
          <w:p w14:paraId="5205CEBC" w14:textId="77777777" w:rsidR="00F64E6D" w:rsidRPr="000D401B" w:rsidRDefault="00F64E6D" w:rsidP="00A8056A">
            <w:pPr>
              <w:snapToGrid w:val="0"/>
              <w:spacing w:after="0"/>
              <w:jc w:val="both"/>
              <w:textAlignment w:val="baseline"/>
            </w:pPr>
            <w:r w:rsidRPr="000D401B">
              <w:t xml:space="preserve">Max Distance </w:t>
            </w:r>
          </w:p>
        </w:tc>
        <w:tc>
          <w:tcPr>
            <w:tcW w:w="1871" w:type="dxa"/>
          </w:tcPr>
          <w:p w14:paraId="43D8F516" w14:textId="77777777" w:rsidR="00F64E6D" w:rsidRPr="000D401B" w:rsidRDefault="00F64E6D" w:rsidP="00A8056A">
            <w:pPr>
              <w:snapToGrid w:val="0"/>
              <w:spacing w:after="0"/>
              <w:jc w:val="center"/>
              <w:textAlignment w:val="baseline"/>
            </w:pPr>
            <w:r w:rsidRPr="000D401B">
              <w:t>17.23</w:t>
            </w:r>
          </w:p>
        </w:tc>
        <w:tc>
          <w:tcPr>
            <w:tcW w:w="2098" w:type="dxa"/>
          </w:tcPr>
          <w:p w14:paraId="753F3151" w14:textId="77777777" w:rsidR="00F64E6D" w:rsidRPr="000D401B" w:rsidRDefault="00F64E6D" w:rsidP="00A8056A">
            <w:pPr>
              <w:snapToGrid w:val="0"/>
              <w:spacing w:after="0"/>
              <w:jc w:val="center"/>
              <w:textAlignment w:val="baseline"/>
            </w:pPr>
            <w:r w:rsidRPr="000D401B">
              <w:t>3.5</w:t>
            </w:r>
          </w:p>
        </w:tc>
        <w:tc>
          <w:tcPr>
            <w:tcW w:w="1871" w:type="dxa"/>
          </w:tcPr>
          <w:p w14:paraId="1453F8F3" w14:textId="77777777" w:rsidR="00F64E6D" w:rsidRPr="000D401B" w:rsidRDefault="00F64E6D" w:rsidP="00A8056A">
            <w:pPr>
              <w:snapToGrid w:val="0"/>
              <w:spacing w:after="0"/>
              <w:jc w:val="center"/>
              <w:textAlignment w:val="baseline"/>
            </w:pPr>
            <w:r w:rsidRPr="000D401B">
              <w:t>95.8%</w:t>
            </w:r>
          </w:p>
        </w:tc>
      </w:tr>
    </w:tbl>
    <w:p w14:paraId="421001E4" w14:textId="77777777" w:rsidR="00F64E6D" w:rsidRDefault="00F64E6D" w:rsidP="00B73A87">
      <w:pPr>
        <w:spacing w:after="0"/>
        <w:jc w:val="both"/>
        <w:textAlignment w:val="baseline"/>
      </w:pPr>
    </w:p>
    <w:p w14:paraId="7B25512E" w14:textId="015FF8A5" w:rsidR="00F64E6D" w:rsidRDefault="00F64E6D" w:rsidP="00B73A87">
      <w:pPr>
        <w:spacing w:after="0"/>
        <w:jc w:val="both"/>
        <w:textAlignment w:val="baseline"/>
      </w:pPr>
      <w:r w:rsidRPr="000D401B">
        <w:t xml:space="preserve">The results show that, </w:t>
      </w:r>
      <w:r>
        <w:t xml:space="preserve">when using LP </w:t>
      </w:r>
      <w:r w:rsidRPr="000D401B">
        <w:t xml:space="preserve">SRS </w:t>
      </w:r>
      <w:r>
        <w:t>transmission</w:t>
      </w:r>
      <w:r w:rsidRPr="000D401B">
        <w:t xml:space="preserve"> for</w:t>
      </w:r>
      <w:r>
        <w:t xml:space="preserve"> L1 SRS-RSRP </w:t>
      </w:r>
      <w:r w:rsidRPr="000D401B">
        <w:t>measurements, cell-edge UE</w:t>
      </w:r>
      <w:r>
        <w:t>s</w:t>
      </w:r>
      <w:r w:rsidRPr="000D401B">
        <w:t xml:space="preserve"> </w:t>
      </w:r>
      <w:r w:rsidR="00207803">
        <w:t>could</w:t>
      </w:r>
      <w:r w:rsidRPr="000D401B">
        <w:t xml:space="preserve"> spend significantly</w:t>
      </w:r>
      <w:r>
        <w:t xml:space="preserve"> less </w:t>
      </w:r>
      <w:r w:rsidRPr="000D401B">
        <w:t>power (</w:t>
      </w:r>
      <w:r>
        <w:t xml:space="preserve">up to </w:t>
      </w:r>
      <w:r w:rsidRPr="000D401B">
        <w:t>9</w:t>
      </w:r>
      <w:r>
        <w:t>5</w:t>
      </w:r>
      <w:r w:rsidRPr="000D401B">
        <w:t>%</w:t>
      </w:r>
      <w:r>
        <w:t xml:space="preserve"> less</w:t>
      </w:r>
      <w:r w:rsidRPr="000D401B">
        <w:t xml:space="preserve">) </w:t>
      </w:r>
      <w:r>
        <w:t>compared to</w:t>
      </w:r>
      <w:r w:rsidRPr="000D401B">
        <w:t xml:space="preserve"> using </w:t>
      </w:r>
      <w:r>
        <w:t>legacy</w:t>
      </w:r>
      <w:r w:rsidRPr="000D401B">
        <w:t xml:space="preserve"> SRS power control</w:t>
      </w:r>
      <w:r>
        <w:t>. Moreover, in</w:t>
      </w:r>
      <w:r w:rsidRPr="000D401B">
        <w:t xml:space="preserve"> addition to the</w:t>
      </w:r>
      <w:r>
        <w:t xml:space="preserve"> significant power</w:t>
      </w:r>
      <w:r w:rsidRPr="000D401B">
        <w:t xml:space="preserve"> savings, allowing </w:t>
      </w:r>
      <w:r>
        <w:t>LP</w:t>
      </w:r>
      <w:r w:rsidRPr="000D401B">
        <w:t xml:space="preserve"> SRS transmission</w:t>
      </w:r>
      <w:r>
        <w:t>s</w:t>
      </w:r>
      <w:r w:rsidRPr="000D401B">
        <w:t xml:space="preserve"> for </w:t>
      </w:r>
      <w:r>
        <w:t xml:space="preserve">L1 SRS-RSRP </w:t>
      </w:r>
      <w:r w:rsidRPr="000D401B">
        <w:t xml:space="preserve">measurement can reduce inter-cell interference to neighbouring gNBs. </w:t>
      </w:r>
    </w:p>
    <w:p w14:paraId="508B3EAB" w14:textId="77777777" w:rsidR="008C6EB4" w:rsidRDefault="008C6EB4" w:rsidP="008C6EB4">
      <w:pPr>
        <w:spacing w:after="0"/>
        <w:jc w:val="both"/>
        <w:textAlignment w:val="baseline"/>
      </w:pPr>
    </w:p>
    <w:p w14:paraId="105B7B58" w14:textId="50ABFCBC" w:rsidR="00F64E6D" w:rsidRDefault="00F64E6D" w:rsidP="00F64E6D">
      <w:pPr>
        <w:spacing w:after="0"/>
        <w:jc w:val="both"/>
        <w:textAlignment w:val="baseline"/>
      </w:pPr>
      <w:r w:rsidRPr="000D401B">
        <w:t xml:space="preserve">Low transmit power configuration for SRS </w:t>
      </w:r>
      <w:r>
        <w:t xml:space="preserve">can be achieved by optimizing the </w:t>
      </w:r>
      <w:r w:rsidRPr="000D401B">
        <w:t>existing SRS power control loop</w:t>
      </w:r>
      <w:r>
        <w:t xml:space="preserve"> for transmission between nearby UEs. One approach is to </w:t>
      </w:r>
      <w:r w:rsidRPr="000D401B">
        <w:t xml:space="preserve">modify the existing SRS power control loop to exclude the closed loop power control </w:t>
      </w:r>
      <w:r>
        <w:t xml:space="preserve">parameter </w:t>
      </w:r>
      <w:r w:rsidRPr="000D401B">
        <w:t xml:space="preserve">and UE-to-gNB pathloss </w:t>
      </w:r>
      <w:r>
        <w:t>compensation. Another approach is to provide a new higher layer SRS power offset to the UE. The UE can be instructed to apply the power offset when transmitting dedicated SRS for L1 based SRS-RSRP measurement. Operations at the transmitting and measurement</w:t>
      </w:r>
      <w:r w:rsidRPr="000D401B">
        <w:t xml:space="preserve"> </w:t>
      </w:r>
      <w:r>
        <w:t xml:space="preserve">UEs when supporting LP SRS transmission can be summarized as follows: </w:t>
      </w:r>
    </w:p>
    <w:p w14:paraId="20978F13" w14:textId="77777777" w:rsidR="00F64E6D" w:rsidRDefault="00F64E6D" w:rsidP="00F00BA9">
      <w:pPr>
        <w:pStyle w:val="ListParagraph"/>
        <w:numPr>
          <w:ilvl w:val="0"/>
          <w:numId w:val="11"/>
        </w:numPr>
        <w:jc w:val="both"/>
        <w:textAlignment w:val="baseline"/>
        <w:rPr>
          <w:sz w:val="20"/>
          <w:szCs w:val="20"/>
        </w:rPr>
      </w:pPr>
      <w:r w:rsidRPr="00A87FE0">
        <w:rPr>
          <w:b/>
          <w:bCs/>
          <w:sz w:val="20"/>
          <w:szCs w:val="20"/>
          <w:u w:val="single"/>
        </w:rPr>
        <w:t>Transmitting UE</w:t>
      </w:r>
      <w:r>
        <w:rPr>
          <w:sz w:val="20"/>
          <w:szCs w:val="20"/>
        </w:rPr>
        <w:t xml:space="preserve">: </w:t>
      </w:r>
    </w:p>
    <w:p w14:paraId="715896E7" w14:textId="77777777" w:rsidR="00F64E6D" w:rsidRDefault="00F64E6D" w:rsidP="00F00BA9">
      <w:pPr>
        <w:pStyle w:val="ListParagraph"/>
        <w:numPr>
          <w:ilvl w:val="1"/>
          <w:numId w:val="11"/>
        </w:numPr>
        <w:spacing w:before="120" w:after="120"/>
        <w:jc w:val="both"/>
        <w:textAlignment w:val="baseline"/>
        <w:rPr>
          <w:sz w:val="20"/>
          <w:szCs w:val="20"/>
        </w:rPr>
      </w:pPr>
      <w:r>
        <w:rPr>
          <w:sz w:val="20"/>
          <w:szCs w:val="20"/>
        </w:rPr>
        <w:t xml:space="preserve">Nework configures dedicated SRS Resource Set containing SRS resources to be transmitted solely for L1 SRS-RSRP measurement </w:t>
      </w:r>
    </w:p>
    <w:p w14:paraId="6EA2154D" w14:textId="77777777" w:rsidR="00F64E6D" w:rsidRDefault="00F64E6D" w:rsidP="00F00BA9">
      <w:pPr>
        <w:pStyle w:val="ListParagraph"/>
        <w:numPr>
          <w:ilvl w:val="2"/>
          <w:numId w:val="11"/>
        </w:numPr>
        <w:spacing w:before="120" w:after="120"/>
        <w:jc w:val="both"/>
        <w:textAlignment w:val="baseline"/>
        <w:rPr>
          <w:sz w:val="20"/>
          <w:szCs w:val="20"/>
        </w:rPr>
      </w:pPr>
      <w:r>
        <w:rPr>
          <w:sz w:val="20"/>
          <w:szCs w:val="20"/>
        </w:rPr>
        <w:t xml:space="preserve">Dedicated SRS Resources Set includes SRS power control parameters to support LP SRS transmission. </w:t>
      </w:r>
    </w:p>
    <w:p w14:paraId="5B180EB3" w14:textId="77777777" w:rsidR="00F64E6D" w:rsidRDefault="00F64E6D" w:rsidP="00F00BA9">
      <w:pPr>
        <w:pStyle w:val="ListParagraph"/>
        <w:numPr>
          <w:ilvl w:val="1"/>
          <w:numId w:val="11"/>
        </w:numPr>
        <w:spacing w:before="120" w:after="120"/>
        <w:jc w:val="both"/>
        <w:textAlignment w:val="baseline"/>
        <w:rPr>
          <w:sz w:val="20"/>
          <w:szCs w:val="20"/>
        </w:rPr>
      </w:pPr>
      <w:r>
        <w:rPr>
          <w:sz w:val="20"/>
          <w:szCs w:val="20"/>
        </w:rPr>
        <w:t xml:space="preserve">When transmiting SRS using dedicated SRS Resource Set for L1 SRS-RSRP measurement, UE applies LP SRS transmission. Low power configuration can be acheived by;  </w:t>
      </w:r>
    </w:p>
    <w:p w14:paraId="44F8E03D" w14:textId="77777777" w:rsidR="00F64E6D" w:rsidRDefault="00F64E6D" w:rsidP="00F00BA9">
      <w:pPr>
        <w:pStyle w:val="ListParagraph"/>
        <w:numPr>
          <w:ilvl w:val="2"/>
          <w:numId w:val="11"/>
        </w:numPr>
        <w:spacing w:before="120" w:after="120"/>
        <w:jc w:val="both"/>
        <w:textAlignment w:val="baseline"/>
        <w:rPr>
          <w:sz w:val="20"/>
          <w:szCs w:val="20"/>
        </w:rPr>
      </w:pPr>
      <w:r w:rsidRPr="00D8400F">
        <w:rPr>
          <w:sz w:val="20"/>
          <w:szCs w:val="20"/>
        </w:rPr>
        <w:t>Modify</w:t>
      </w:r>
      <w:r>
        <w:rPr>
          <w:sz w:val="20"/>
          <w:szCs w:val="20"/>
        </w:rPr>
        <w:t>ing</w:t>
      </w:r>
      <w:r w:rsidRPr="00D8400F">
        <w:rPr>
          <w:sz w:val="20"/>
          <w:szCs w:val="20"/>
        </w:rPr>
        <w:t xml:space="preserve"> existing SRS power control loop to exclude the closed loop power control parameter and UE-to-gNB pathloss compensation. </w:t>
      </w:r>
      <w:r>
        <w:rPr>
          <w:sz w:val="20"/>
          <w:szCs w:val="20"/>
        </w:rPr>
        <w:t>OR</w:t>
      </w:r>
    </w:p>
    <w:p w14:paraId="1ABF5DA1" w14:textId="77777777" w:rsidR="00F64E6D" w:rsidRPr="00A87FE0" w:rsidRDefault="00F64E6D" w:rsidP="00F00BA9">
      <w:pPr>
        <w:pStyle w:val="ListParagraph"/>
        <w:numPr>
          <w:ilvl w:val="2"/>
          <w:numId w:val="11"/>
        </w:numPr>
        <w:spacing w:before="120" w:after="120"/>
        <w:jc w:val="both"/>
        <w:textAlignment w:val="baseline"/>
        <w:rPr>
          <w:sz w:val="20"/>
          <w:szCs w:val="20"/>
        </w:rPr>
      </w:pPr>
      <w:r w:rsidRPr="00D8400F">
        <w:rPr>
          <w:sz w:val="20"/>
          <w:szCs w:val="20"/>
        </w:rPr>
        <w:t>Provid</w:t>
      </w:r>
      <w:r>
        <w:rPr>
          <w:sz w:val="20"/>
          <w:szCs w:val="20"/>
        </w:rPr>
        <w:t>ing</w:t>
      </w:r>
      <w:r w:rsidRPr="00D8400F">
        <w:rPr>
          <w:sz w:val="20"/>
          <w:szCs w:val="20"/>
        </w:rPr>
        <w:t xml:space="preserve"> a new SRS power offset</w:t>
      </w:r>
      <w:r>
        <w:rPr>
          <w:sz w:val="20"/>
          <w:szCs w:val="20"/>
        </w:rPr>
        <w:t xml:space="preserve"> (via </w:t>
      </w:r>
      <w:r w:rsidRPr="00D8400F">
        <w:rPr>
          <w:sz w:val="20"/>
          <w:szCs w:val="20"/>
        </w:rPr>
        <w:t>higher layer</w:t>
      </w:r>
      <w:r>
        <w:rPr>
          <w:sz w:val="20"/>
          <w:szCs w:val="20"/>
        </w:rPr>
        <w:t>)</w:t>
      </w:r>
      <w:r w:rsidRPr="00D8400F">
        <w:rPr>
          <w:sz w:val="20"/>
          <w:szCs w:val="20"/>
        </w:rPr>
        <w:t xml:space="preserve"> to the UE. </w:t>
      </w:r>
      <w:r>
        <w:rPr>
          <w:sz w:val="20"/>
          <w:szCs w:val="20"/>
        </w:rPr>
        <w:t>UE</w:t>
      </w:r>
      <w:r w:rsidRPr="00D8400F">
        <w:rPr>
          <w:sz w:val="20"/>
          <w:szCs w:val="20"/>
        </w:rPr>
        <w:t xml:space="preserve"> appl</w:t>
      </w:r>
      <w:r>
        <w:rPr>
          <w:sz w:val="20"/>
          <w:szCs w:val="20"/>
        </w:rPr>
        <w:t>ies</w:t>
      </w:r>
      <w:r w:rsidRPr="00D8400F">
        <w:rPr>
          <w:sz w:val="20"/>
          <w:szCs w:val="20"/>
        </w:rPr>
        <w:t xml:space="preserve"> new power offset when transmitting dedicated SRS for L1 SRS-RSRP measurement.</w:t>
      </w:r>
    </w:p>
    <w:p w14:paraId="3A779852" w14:textId="77777777" w:rsidR="00F64E6D" w:rsidRPr="00435350" w:rsidRDefault="00F64E6D" w:rsidP="00F00BA9">
      <w:pPr>
        <w:pStyle w:val="ListParagraph"/>
        <w:numPr>
          <w:ilvl w:val="0"/>
          <w:numId w:val="11"/>
        </w:numPr>
        <w:spacing w:after="120"/>
        <w:jc w:val="both"/>
        <w:textAlignment w:val="baseline"/>
        <w:rPr>
          <w:b/>
          <w:bCs/>
          <w:sz w:val="20"/>
          <w:szCs w:val="20"/>
          <w:u w:val="single"/>
        </w:rPr>
      </w:pPr>
      <w:r w:rsidRPr="00435350">
        <w:rPr>
          <w:b/>
          <w:bCs/>
          <w:sz w:val="20"/>
          <w:szCs w:val="20"/>
          <w:u w:val="single"/>
        </w:rPr>
        <w:t xml:space="preserve">Measurement UE: </w:t>
      </w:r>
    </w:p>
    <w:p w14:paraId="191B496C" w14:textId="77777777" w:rsidR="00F64E6D" w:rsidRDefault="00F64E6D" w:rsidP="00F00BA9">
      <w:pPr>
        <w:pStyle w:val="ListParagraph"/>
        <w:numPr>
          <w:ilvl w:val="0"/>
          <w:numId w:val="12"/>
        </w:numPr>
        <w:spacing w:after="120"/>
        <w:jc w:val="both"/>
        <w:textAlignment w:val="baseline"/>
        <w:rPr>
          <w:sz w:val="20"/>
          <w:szCs w:val="20"/>
        </w:rPr>
      </w:pPr>
      <w:r>
        <w:rPr>
          <w:sz w:val="20"/>
          <w:szCs w:val="20"/>
        </w:rPr>
        <w:lastRenderedPageBreak/>
        <w:t>UE perform L1 SRS-RSRP measurement of the dedicated SRS resource from transmitting UE</w:t>
      </w:r>
    </w:p>
    <w:p w14:paraId="46DC8096" w14:textId="3F9D9AE7" w:rsidR="00F64E6D" w:rsidRDefault="00F64E6D" w:rsidP="00F00BA9">
      <w:pPr>
        <w:pStyle w:val="ListParagraph"/>
        <w:numPr>
          <w:ilvl w:val="0"/>
          <w:numId w:val="12"/>
        </w:numPr>
        <w:snapToGrid w:val="0"/>
        <w:ind w:hanging="357"/>
        <w:contextualSpacing w:val="0"/>
        <w:jc w:val="both"/>
        <w:textAlignment w:val="baseline"/>
        <w:rPr>
          <w:sz w:val="20"/>
          <w:szCs w:val="20"/>
        </w:rPr>
      </w:pPr>
      <w:r>
        <w:rPr>
          <w:sz w:val="20"/>
          <w:szCs w:val="20"/>
        </w:rPr>
        <w:t xml:space="preserve">UE applies power scaling to the measurement results and reports L1 SRS-RSRP to the network. </w:t>
      </w:r>
    </w:p>
    <w:p w14:paraId="143DD7DB" w14:textId="77777777" w:rsidR="00F64E6D" w:rsidRPr="000C3D24" w:rsidRDefault="00F64E6D" w:rsidP="00F00BA9">
      <w:pPr>
        <w:pStyle w:val="ListParagraph"/>
        <w:numPr>
          <w:ilvl w:val="1"/>
          <w:numId w:val="13"/>
        </w:numPr>
        <w:snapToGrid w:val="0"/>
        <w:ind w:hanging="357"/>
        <w:contextualSpacing w:val="0"/>
        <w:jc w:val="both"/>
        <w:textAlignment w:val="baseline"/>
        <w:rPr>
          <w:sz w:val="20"/>
          <w:szCs w:val="20"/>
        </w:rPr>
      </w:pPr>
      <w:r>
        <w:rPr>
          <w:sz w:val="20"/>
          <w:szCs w:val="20"/>
        </w:rPr>
        <w:t xml:space="preserve">Power scaling ensures that the reported L1 SRS-RSRP reflects UE-to-UE CLI that will be experience from UL transmissions with higher transmit power, such PUSCH or PUCCH. </w:t>
      </w:r>
      <w:r w:rsidRPr="000D401B">
        <w:t xml:space="preserve"> </w:t>
      </w:r>
    </w:p>
    <w:p w14:paraId="238EAC79" w14:textId="77777777" w:rsidR="00F64E6D" w:rsidRPr="000D401B" w:rsidRDefault="00F64E6D" w:rsidP="00F00BA9">
      <w:pPr>
        <w:pStyle w:val="ListParagraph"/>
        <w:numPr>
          <w:ilvl w:val="0"/>
          <w:numId w:val="24"/>
        </w:numPr>
        <w:snapToGrid w:val="0"/>
        <w:contextualSpacing w:val="0"/>
        <w:jc w:val="both"/>
        <w:rPr>
          <w:b/>
          <w:bCs/>
          <w:i/>
          <w:iCs/>
          <w:sz w:val="20"/>
          <w:szCs w:val="20"/>
          <w:bdr w:val="none" w:sz="0" w:space="0" w:color="auto" w:frame="1"/>
          <w:lang w:val="en-GB"/>
        </w:rPr>
      </w:pPr>
      <w:r w:rsidRPr="000D401B">
        <w:rPr>
          <w:b/>
          <w:bCs/>
          <w:i/>
          <w:iCs/>
          <w:sz w:val="20"/>
          <w:szCs w:val="20"/>
          <w:lang w:val="en-GB"/>
        </w:rPr>
        <w:t>Allowing</w:t>
      </w:r>
      <w:r>
        <w:rPr>
          <w:b/>
          <w:bCs/>
          <w:i/>
          <w:iCs/>
          <w:sz w:val="20"/>
          <w:szCs w:val="20"/>
          <w:lang w:val="en-GB"/>
        </w:rPr>
        <w:t xml:space="preserve"> LP SRS transmission</w:t>
      </w:r>
      <w:r w:rsidRPr="000D401B">
        <w:rPr>
          <w:b/>
          <w:bCs/>
          <w:i/>
          <w:iCs/>
          <w:sz w:val="20"/>
          <w:szCs w:val="20"/>
          <w:lang w:val="en-GB"/>
        </w:rPr>
        <w:t xml:space="preserve"> for</w:t>
      </w:r>
      <w:r>
        <w:rPr>
          <w:b/>
          <w:bCs/>
          <w:i/>
          <w:iCs/>
          <w:sz w:val="20"/>
          <w:szCs w:val="20"/>
          <w:lang w:val="en-GB"/>
        </w:rPr>
        <w:t xml:space="preserve"> L1 SRS-RSRP</w:t>
      </w:r>
      <w:r w:rsidRPr="000D401B">
        <w:rPr>
          <w:b/>
          <w:bCs/>
          <w:i/>
          <w:iCs/>
          <w:sz w:val="20"/>
          <w:szCs w:val="20"/>
          <w:lang w:val="en-GB"/>
        </w:rPr>
        <w:t xml:space="preserve"> measurement can </w:t>
      </w:r>
      <w:r>
        <w:rPr>
          <w:b/>
          <w:bCs/>
          <w:i/>
          <w:iCs/>
          <w:sz w:val="20"/>
          <w:szCs w:val="20"/>
          <w:lang w:val="en-GB"/>
        </w:rPr>
        <w:t xml:space="preserve">significantly </w:t>
      </w:r>
      <w:r w:rsidRPr="000D401B">
        <w:rPr>
          <w:b/>
          <w:bCs/>
          <w:i/>
          <w:iCs/>
          <w:sz w:val="20"/>
          <w:szCs w:val="20"/>
          <w:lang w:val="en-GB"/>
        </w:rPr>
        <w:t>reduce power consumption as well as inter-cell interference.</w:t>
      </w:r>
    </w:p>
    <w:p w14:paraId="337B7579" w14:textId="77777777" w:rsidR="00F64E6D" w:rsidRPr="002762A3" w:rsidRDefault="00F64E6D" w:rsidP="00F00BA9">
      <w:pPr>
        <w:pStyle w:val="ListParagraph"/>
        <w:numPr>
          <w:ilvl w:val="0"/>
          <w:numId w:val="23"/>
        </w:numPr>
        <w:jc w:val="both"/>
        <w:rPr>
          <w:b/>
          <w:bCs/>
          <w:i/>
          <w:iCs/>
          <w:sz w:val="20"/>
          <w:szCs w:val="20"/>
          <w:lang w:val="en-GB"/>
        </w:rPr>
      </w:pPr>
      <w:r w:rsidRPr="000D401B">
        <w:rPr>
          <w:rFonts w:cstheme="minorHAnsi"/>
          <w:b/>
          <w:bCs/>
          <w:i/>
          <w:iCs/>
          <w:sz w:val="20"/>
          <w:szCs w:val="20"/>
          <w:lang w:val="en-GB"/>
        </w:rPr>
        <w:t xml:space="preserve">Support </w:t>
      </w:r>
      <w:r>
        <w:rPr>
          <w:rFonts w:cstheme="minorHAnsi"/>
          <w:b/>
          <w:bCs/>
          <w:i/>
          <w:iCs/>
          <w:sz w:val="20"/>
          <w:szCs w:val="20"/>
          <w:lang w:val="en-GB"/>
        </w:rPr>
        <w:t xml:space="preserve">enhanced SRS power control optimized for dedicated SRS transmission for L1 SRS-RSRP measurement. </w:t>
      </w:r>
    </w:p>
    <w:p w14:paraId="55E1017B" w14:textId="53475346" w:rsidR="00EF5AC9" w:rsidRPr="00323AE2" w:rsidRDefault="00F64E6D" w:rsidP="00F00BA9">
      <w:pPr>
        <w:pStyle w:val="ListParagraph"/>
        <w:numPr>
          <w:ilvl w:val="0"/>
          <w:numId w:val="23"/>
        </w:numPr>
        <w:spacing w:after="60"/>
        <w:jc w:val="both"/>
        <w:rPr>
          <w:b/>
          <w:bCs/>
          <w:i/>
          <w:iCs/>
          <w:sz w:val="20"/>
          <w:szCs w:val="20"/>
          <w:lang w:val="en-GB"/>
        </w:rPr>
      </w:pPr>
      <w:r>
        <w:rPr>
          <w:b/>
          <w:bCs/>
          <w:i/>
          <w:iCs/>
          <w:sz w:val="20"/>
          <w:szCs w:val="20"/>
          <w:lang w:val="en-GB"/>
        </w:rPr>
        <w:t xml:space="preserve">Support power scaling of SRS-RSRP measurement results or new SRS-RSRP reporting value range when using enhance SRS power control optimized for dedicated SRS transmission for L1 SRS-RSRP measurement. </w:t>
      </w:r>
    </w:p>
    <w:p w14:paraId="5F5563D8" w14:textId="6BBF14CA" w:rsidR="00873AF0" w:rsidRPr="004C5081" w:rsidRDefault="00873AF0" w:rsidP="00252A02">
      <w:pPr>
        <w:pStyle w:val="Heading4"/>
      </w:pPr>
      <w:r w:rsidRPr="004C5081">
        <w:t xml:space="preserve">CLI-RSSI Measurement Resource </w:t>
      </w:r>
    </w:p>
    <w:tbl>
      <w:tblPr>
        <w:tblStyle w:val="TableGrid"/>
        <w:tblW w:w="0" w:type="auto"/>
        <w:tblInd w:w="108" w:type="dxa"/>
        <w:tblLook w:val="04A0" w:firstRow="1" w:lastRow="0" w:firstColumn="1" w:lastColumn="0" w:noHBand="0" w:noVBand="1"/>
      </w:tblPr>
      <w:tblGrid>
        <w:gridCol w:w="9639"/>
      </w:tblGrid>
      <w:tr w:rsidR="00252A02" w:rsidRPr="00B42AC7" w14:paraId="397F48AB" w14:textId="77777777" w:rsidTr="00A41504">
        <w:tc>
          <w:tcPr>
            <w:tcW w:w="9639" w:type="dxa"/>
          </w:tcPr>
          <w:p w14:paraId="7C64FB4C" w14:textId="2B7742EA" w:rsidR="00252A02" w:rsidRPr="00DA5F07" w:rsidRDefault="00252A02" w:rsidP="00A8056A">
            <w:pPr>
              <w:overflowPunct/>
              <w:autoSpaceDE/>
              <w:autoSpaceDN/>
              <w:adjustRightInd/>
              <w:spacing w:after="0"/>
              <w:rPr>
                <w:rFonts w:eastAsia="Batang"/>
                <w:b/>
                <w:bCs/>
              </w:rPr>
            </w:pPr>
            <w:bookmarkStart w:id="10" w:name="OLE_LINK39"/>
            <w:r w:rsidRPr="00DA5F07">
              <w:rPr>
                <w:rFonts w:eastAsia="Batang"/>
                <w:b/>
                <w:bCs/>
                <w:highlight w:val="green"/>
              </w:rPr>
              <w:t>Agreement</w:t>
            </w:r>
            <w:r w:rsidRPr="006E0068">
              <w:rPr>
                <w:rFonts w:eastAsia="Batang"/>
                <w:b/>
                <w:bCs/>
              </w:rPr>
              <w:t xml:space="preserve"> </w:t>
            </w:r>
          </w:p>
          <w:p w14:paraId="49098B05" w14:textId="77777777" w:rsidR="00252A02" w:rsidRPr="00B42AC7" w:rsidRDefault="00252A02" w:rsidP="00B1132A">
            <w:pPr>
              <w:spacing w:after="0"/>
              <w:jc w:val="both"/>
              <w:rPr>
                <w:rStyle w:val="CommentReference"/>
                <w:rFonts w:eastAsia="Malgun Gothic"/>
                <w:bCs/>
                <w:sz w:val="20"/>
                <w:lang w:eastAsia="ko-KR"/>
              </w:rPr>
            </w:pPr>
            <w:r w:rsidRPr="00B42AC7">
              <w:t xml:space="preserve">For </w:t>
            </w:r>
            <w:r w:rsidRPr="00B42AC7">
              <w:rPr>
                <w:rFonts w:hint="eastAsia"/>
              </w:rPr>
              <w:t>frequency</w:t>
            </w:r>
            <w:r w:rsidRPr="00B42AC7">
              <w:t xml:space="preserve"> resource allocation of a </w:t>
            </w:r>
            <w:r w:rsidRPr="00B42AC7">
              <w:rPr>
                <w:rStyle w:val="CommentReference"/>
                <w:rFonts w:eastAsia="Malgun Gothic"/>
                <w:bCs/>
                <w:sz w:val="20"/>
                <w:lang w:eastAsia="ko-KR"/>
              </w:rPr>
              <w:t>CLI-RSSI measurement resource, the following are supported:</w:t>
            </w:r>
          </w:p>
          <w:p w14:paraId="0E2714C3" w14:textId="77777777" w:rsidR="00252A02" w:rsidRPr="00B42AC7" w:rsidRDefault="00252A02" w:rsidP="00F00BA9">
            <w:pPr>
              <w:pStyle w:val="ListParagraph"/>
              <w:widowControl w:val="0"/>
              <w:numPr>
                <w:ilvl w:val="0"/>
                <w:numId w:val="14"/>
              </w:numPr>
              <w:suppressAutoHyphens/>
              <w:adjustRightInd w:val="0"/>
              <w:snapToGrid w:val="0"/>
              <w:contextualSpacing w:val="0"/>
              <w:jc w:val="both"/>
              <w:rPr>
                <w:rStyle w:val="CommentReference"/>
                <w:rFonts w:eastAsia="Malgun Gothic"/>
                <w:bCs/>
                <w:sz w:val="20"/>
                <w:szCs w:val="20"/>
                <w:lang w:eastAsia="ko-KR"/>
              </w:rPr>
            </w:pPr>
            <w:r w:rsidRPr="00B42AC7">
              <w:rPr>
                <w:rStyle w:val="CommentReference"/>
                <w:rFonts w:eastAsia="Malgun Gothic"/>
                <w:bCs/>
                <w:sz w:val="20"/>
                <w:szCs w:val="20"/>
                <w:lang w:eastAsia="ko-KR"/>
              </w:rPr>
              <w:t>Measurement resource type#1: One CLI-RSSI measurement resource is configured within a DL subband.</w:t>
            </w:r>
          </w:p>
          <w:p w14:paraId="0C543D6E" w14:textId="460B2A9B" w:rsidR="00252A02" w:rsidRPr="00B42AC7" w:rsidRDefault="00252A02" w:rsidP="00F00BA9">
            <w:pPr>
              <w:pStyle w:val="ListParagraph"/>
              <w:widowControl w:val="0"/>
              <w:numPr>
                <w:ilvl w:val="0"/>
                <w:numId w:val="14"/>
              </w:numPr>
              <w:suppressAutoHyphens/>
              <w:adjustRightInd w:val="0"/>
              <w:snapToGrid w:val="0"/>
              <w:contextualSpacing w:val="0"/>
              <w:jc w:val="both"/>
              <w:rPr>
                <w:rStyle w:val="CommentReference"/>
                <w:rFonts w:eastAsia="Malgun Gothic"/>
                <w:bCs/>
                <w:sz w:val="20"/>
                <w:szCs w:val="20"/>
                <w:lang w:eastAsia="ko-KR"/>
              </w:rPr>
            </w:pPr>
            <w:r w:rsidRPr="00B42AC7">
              <w:rPr>
                <w:rStyle w:val="CommentReference"/>
                <w:rFonts w:eastAsia="Malgun Gothic"/>
                <w:bCs/>
                <w:sz w:val="20"/>
                <w:szCs w:val="20"/>
                <w:lang w:eastAsia="ko-KR"/>
              </w:rPr>
              <w:t>Measurement resource</w:t>
            </w:r>
            <w:r w:rsidR="006C02D5">
              <w:rPr>
                <w:rStyle w:val="CommentReference"/>
                <w:rFonts w:eastAsia="Malgun Gothic"/>
                <w:bCs/>
                <w:sz w:val="20"/>
                <w:szCs w:val="20"/>
                <w:lang w:eastAsia="ko-KR"/>
              </w:rPr>
              <w:t xml:space="preserve"> </w:t>
            </w:r>
            <w:r w:rsidRPr="00B42AC7">
              <w:rPr>
                <w:rStyle w:val="CommentReference"/>
                <w:rFonts w:eastAsia="Malgun Gothic"/>
                <w:bCs/>
                <w:sz w:val="20"/>
                <w:szCs w:val="20"/>
                <w:lang w:eastAsia="ko-KR"/>
              </w:rPr>
              <w:t>type#2: One CLI-RSSI measurement resource is configured across two DL subbands.</w:t>
            </w:r>
          </w:p>
          <w:p w14:paraId="16C56E78" w14:textId="77777777" w:rsidR="00252A02" w:rsidRPr="00B42AC7" w:rsidRDefault="00252A02" w:rsidP="00F00BA9">
            <w:pPr>
              <w:pStyle w:val="ListParagraph"/>
              <w:widowControl w:val="0"/>
              <w:numPr>
                <w:ilvl w:val="0"/>
                <w:numId w:val="14"/>
              </w:numPr>
              <w:suppressAutoHyphens/>
              <w:adjustRightInd w:val="0"/>
              <w:snapToGrid w:val="0"/>
              <w:contextualSpacing w:val="0"/>
              <w:jc w:val="both"/>
              <w:rPr>
                <w:sz w:val="20"/>
                <w:szCs w:val="20"/>
              </w:rPr>
            </w:pPr>
            <w:r w:rsidRPr="00B42AC7">
              <w:rPr>
                <w:sz w:val="20"/>
                <w:szCs w:val="20"/>
              </w:rPr>
              <w:t>FFS: Number of resources that can be configured</w:t>
            </w:r>
          </w:p>
          <w:p w14:paraId="79385CB5" w14:textId="73187D91" w:rsidR="00574596" w:rsidRDefault="00252A02" w:rsidP="00F00BA9">
            <w:pPr>
              <w:pStyle w:val="ListParagraph"/>
              <w:widowControl w:val="0"/>
              <w:numPr>
                <w:ilvl w:val="0"/>
                <w:numId w:val="14"/>
              </w:numPr>
              <w:suppressAutoHyphens/>
              <w:adjustRightInd w:val="0"/>
              <w:snapToGrid w:val="0"/>
              <w:contextualSpacing w:val="0"/>
              <w:jc w:val="both"/>
              <w:rPr>
                <w:sz w:val="20"/>
                <w:szCs w:val="20"/>
              </w:rPr>
            </w:pPr>
            <w:r w:rsidRPr="00B42AC7">
              <w:rPr>
                <w:sz w:val="20"/>
                <w:szCs w:val="20"/>
              </w:rPr>
              <w:t>FFS: UE behavior for measurement</w:t>
            </w:r>
          </w:p>
          <w:p w14:paraId="4F706B17" w14:textId="77777777" w:rsidR="00574596" w:rsidRPr="00574596" w:rsidRDefault="00574596" w:rsidP="00574596">
            <w:pPr>
              <w:pStyle w:val="ListParagraph"/>
              <w:widowControl w:val="0"/>
              <w:suppressAutoHyphens/>
              <w:adjustRightInd w:val="0"/>
              <w:snapToGrid w:val="0"/>
              <w:contextualSpacing w:val="0"/>
              <w:jc w:val="both"/>
              <w:rPr>
                <w:sz w:val="20"/>
                <w:szCs w:val="20"/>
              </w:rPr>
            </w:pPr>
          </w:p>
          <w:p w14:paraId="09E9E111" w14:textId="77777777" w:rsidR="00574596" w:rsidRPr="00574596" w:rsidRDefault="00574596" w:rsidP="00574596">
            <w:pPr>
              <w:spacing w:after="0"/>
              <w:rPr>
                <w:b/>
                <w:bCs/>
              </w:rPr>
            </w:pPr>
            <w:r w:rsidRPr="00574596">
              <w:rPr>
                <w:b/>
                <w:bCs/>
                <w:highlight w:val="green"/>
              </w:rPr>
              <w:t>Agreement</w:t>
            </w:r>
          </w:p>
          <w:p w14:paraId="6C6C0D49" w14:textId="77777777" w:rsidR="00574596" w:rsidRPr="00574596" w:rsidRDefault="00574596" w:rsidP="00574596">
            <w:pPr>
              <w:suppressAutoHyphens/>
              <w:spacing w:after="0"/>
              <w:rPr>
                <w:iCs/>
                <w:color w:val="000000" w:themeColor="text1"/>
              </w:rPr>
            </w:pPr>
            <w:r w:rsidRPr="00574596">
              <w:rPr>
                <w:iCs/>
                <w:color w:val="000000" w:themeColor="text1"/>
              </w:rPr>
              <w:t xml:space="preserve">For Method#1 (RSSI measurement within DL subband), the frequency resources of </w:t>
            </w:r>
            <w:bookmarkStart w:id="11" w:name="OLE_LINK26"/>
            <w:r w:rsidRPr="00574596">
              <w:rPr>
                <w:iCs/>
                <w:color w:val="000000" w:themeColor="text1"/>
              </w:rPr>
              <w:t xml:space="preserve">CLI-RSSI measurement resource type#2 </w:t>
            </w:r>
            <w:bookmarkEnd w:id="11"/>
            <w:r w:rsidRPr="00574596">
              <w:rPr>
                <w:iCs/>
                <w:color w:val="000000" w:themeColor="text1"/>
              </w:rPr>
              <w:t>(</w:t>
            </w:r>
            <w:r w:rsidRPr="00574596">
              <w:rPr>
                <w:rFonts w:eastAsia="Malgun Gothic"/>
                <w:bCs/>
                <w:lang w:eastAsia="ko-KR"/>
              </w:rPr>
              <w:t>One CLI-RSSI measurement resource across two DL subbands</w:t>
            </w:r>
            <w:r w:rsidRPr="00574596">
              <w:rPr>
                <w:iCs/>
                <w:color w:val="000000" w:themeColor="text1"/>
              </w:rPr>
              <w:t xml:space="preserve">) </w:t>
            </w:r>
            <w:proofErr w:type="gramStart"/>
            <w:r w:rsidRPr="00574596">
              <w:rPr>
                <w:iCs/>
                <w:color w:val="000000" w:themeColor="text1"/>
              </w:rPr>
              <w:t>is</w:t>
            </w:r>
            <w:proofErr w:type="gramEnd"/>
            <w:r w:rsidRPr="00574596">
              <w:rPr>
                <w:iCs/>
                <w:color w:val="000000" w:themeColor="text1"/>
              </w:rPr>
              <w:t xml:space="preserve"> derived by excluding the frequency resources outside DL usable PRBs.</w:t>
            </w:r>
          </w:p>
          <w:p w14:paraId="084687A2" w14:textId="77777777" w:rsidR="00574596" w:rsidRPr="00574596" w:rsidRDefault="00574596" w:rsidP="00F00BA9">
            <w:pPr>
              <w:pStyle w:val="ListParagraph"/>
              <w:numPr>
                <w:ilvl w:val="0"/>
                <w:numId w:val="19"/>
              </w:numPr>
              <w:overflowPunct w:val="0"/>
              <w:autoSpaceDN w:val="0"/>
              <w:rPr>
                <w:iCs/>
                <w:sz w:val="20"/>
                <w:szCs w:val="20"/>
              </w:rPr>
            </w:pPr>
            <w:bookmarkStart w:id="12" w:name="OLE_LINK9"/>
            <w:r w:rsidRPr="00574596">
              <w:rPr>
                <w:sz w:val="20"/>
                <w:szCs w:val="20"/>
              </w:rPr>
              <w:t>A single wideband RSSI measurement report is supported.</w:t>
            </w:r>
          </w:p>
          <w:p w14:paraId="2F2BAC57" w14:textId="65C39A30" w:rsidR="00574596" w:rsidRPr="00574596" w:rsidRDefault="00574596" w:rsidP="00F00BA9">
            <w:pPr>
              <w:pStyle w:val="ListParagraph"/>
              <w:numPr>
                <w:ilvl w:val="1"/>
                <w:numId w:val="19"/>
              </w:numPr>
              <w:overflowPunct w:val="0"/>
              <w:autoSpaceDN w:val="0"/>
              <w:rPr>
                <w:iCs/>
              </w:rPr>
            </w:pPr>
            <w:bookmarkStart w:id="13" w:name="OLE_LINK10"/>
            <w:bookmarkEnd w:id="12"/>
            <w:r w:rsidRPr="00574596">
              <w:rPr>
                <w:sz w:val="20"/>
                <w:szCs w:val="20"/>
              </w:rPr>
              <w:t xml:space="preserve">FFS: two </w:t>
            </w:r>
            <w:bookmarkStart w:id="14" w:name="OLE_LINK25"/>
            <w:r w:rsidRPr="00574596">
              <w:rPr>
                <w:sz w:val="20"/>
                <w:szCs w:val="20"/>
              </w:rPr>
              <w:t>per-DL-subband CLI-RSSI measurements reports with wideband report in each DL-subband</w:t>
            </w:r>
            <w:bookmarkEnd w:id="14"/>
            <w:r w:rsidRPr="00574596">
              <w:rPr>
                <w:sz w:val="20"/>
                <w:szCs w:val="20"/>
              </w:rPr>
              <w:t>.</w:t>
            </w:r>
            <w:bookmarkEnd w:id="13"/>
          </w:p>
        </w:tc>
      </w:tr>
      <w:bookmarkEnd w:id="10"/>
    </w:tbl>
    <w:p w14:paraId="6DB1D4A5" w14:textId="77777777" w:rsidR="00252A02" w:rsidRDefault="00252A02" w:rsidP="00D21493">
      <w:pPr>
        <w:spacing w:after="0"/>
      </w:pPr>
    </w:p>
    <w:p w14:paraId="3DAE0B4A" w14:textId="44E41A04" w:rsidR="00DF08A1" w:rsidRDefault="00EB21CD" w:rsidP="00D21493">
      <w:pPr>
        <w:spacing w:after="0"/>
        <w:jc w:val="both"/>
        <w:rPr>
          <w:rStyle w:val="CommentReference"/>
          <w:rFonts w:eastAsia="Malgun Gothic"/>
          <w:bCs/>
          <w:sz w:val="20"/>
          <w:lang w:eastAsia="ko-KR"/>
        </w:rPr>
      </w:pPr>
      <w:r>
        <w:t>In RAN1#118, RAN1 agreed two measurement resource types</w:t>
      </w:r>
      <w:r w:rsidR="00276CEE">
        <w:t xml:space="preserve"> for</w:t>
      </w:r>
      <w:r>
        <w:t xml:space="preserve"> </w:t>
      </w:r>
      <w:r w:rsidRPr="00B42AC7">
        <w:rPr>
          <w:rStyle w:val="CommentReference"/>
          <w:rFonts w:eastAsia="Malgun Gothic"/>
          <w:bCs/>
          <w:sz w:val="20"/>
          <w:lang w:eastAsia="ko-KR"/>
        </w:rPr>
        <w:t>CLI-RSSI measurement resource</w:t>
      </w:r>
      <w:r>
        <w:rPr>
          <w:rStyle w:val="CommentReference"/>
          <w:rFonts w:eastAsia="Malgun Gothic"/>
          <w:bCs/>
          <w:sz w:val="20"/>
          <w:lang w:eastAsia="ko-KR"/>
        </w:rPr>
        <w:t xml:space="preserve">. It still needs to be determined how many CLI-RSSI resources can be configured for each measurement resource type. Additionally, the UE behaviour for measurement needs to be defined. </w:t>
      </w:r>
    </w:p>
    <w:p w14:paraId="22852F44" w14:textId="77777777" w:rsidR="00DF08A1" w:rsidRDefault="00DF08A1" w:rsidP="00D21493">
      <w:pPr>
        <w:spacing w:after="0"/>
        <w:jc w:val="both"/>
        <w:rPr>
          <w:rStyle w:val="CommentReference"/>
          <w:rFonts w:eastAsia="Malgun Gothic"/>
          <w:bCs/>
          <w:sz w:val="20"/>
          <w:lang w:eastAsia="ko-KR"/>
        </w:rPr>
      </w:pPr>
    </w:p>
    <w:p w14:paraId="4AB7FE4B" w14:textId="58F3F830" w:rsidR="00E93F3A" w:rsidRDefault="004975B6"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In terms of the number of resources to be configured for L1 CLI-RSSI resources, the same total number of resources as in legacy (i.e., 64 resources) can be configured for both measurement resource type#1 and type#2. </w:t>
      </w:r>
    </w:p>
    <w:p w14:paraId="07625BBF" w14:textId="77777777" w:rsidR="00E93F3A" w:rsidRDefault="00E93F3A" w:rsidP="00D21493">
      <w:pPr>
        <w:spacing w:after="0"/>
        <w:jc w:val="both"/>
        <w:rPr>
          <w:rStyle w:val="CommentReference"/>
          <w:rFonts w:eastAsia="Malgun Gothic"/>
          <w:bCs/>
          <w:sz w:val="20"/>
          <w:lang w:eastAsia="ko-KR"/>
        </w:rPr>
      </w:pPr>
    </w:p>
    <w:p w14:paraId="58C450F8" w14:textId="0D4C795D" w:rsidR="005B4F77" w:rsidRDefault="005B4F77"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For measurement resource type#1, </w:t>
      </w:r>
      <w:r w:rsidR="008E1332">
        <w:rPr>
          <w:rStyle w:val="CommentReference"/>
          <w:rFonts w:eastAsia="Malgun Gothic"/>
          <w:bCs/>
          <w:sz w:val="20"/>
          <w:lang w:eastAsia="ko-KR"/>
        </w:rPr>
        <w:t xml:space="preserve">the </w:t>
      </w:r>
      <w:r>
        <w:rPr>
          <w:rStyle w:val="CommentReference"/>
          <w:rFonts w:eastAsia="Malgun Gothic"/>
          <w:bCs/>
          <w:sz w:val="20"/>
          <w:lang w:eastAsia="ko-KR"/>
        </w:rPr>
        <w:t xml:space="preserve">following </w:t>
      </w:r>
      <w:r w:rsidR="009D2142">
        <w:rPr>
          <w:rStyle w:val="CommentReference"/>
          <w:rFonts w:eastAsia="Malgun Gothic"/>
          <w:bCs/>
          <w:sz w:val="20"/>
          <w:lang w:eastAsia="ko-KR"/>
        </w:rPr>
        <w:t>three</w:t>
      </w:r>
      <w:r>
        <w:rPr>
          <w:rStyle w:val="CommentReference"/>
          <w:rFonts w:eastAsia="Malgun Gothic"/>
          <w:bCs/>
          <w:sz w:val="20"/>
          <w:lang w:eastAsia="ko-KR"/>
        </w:rPr>
        <w:t xml:space="preserve"> cases may be </w:t>
      </w:r>
      <w:r w:rsidR="008E1332">
        <w:rPr>
          <w:rStyle w:val="CommentReference"/>
          <w:rFonts w:eastAsia="Malgun Gothic"/>
          <w:bCs/>
          <w:sz w:val="20"/>
          <w:lang w:eastAsia="ko-KR"/>
        </w:rPr>
        <w:t>inferred</w:t>
      </w:r>
      <w:r>
        <w:rPr>
          <w:rStyle w:val="CommentReference"/>
          <w:rFonts w:eastAsia="Malgun Gothic"/>
          <w:bCs/>
          <w:sz w:val="20"/>
          <w:lang w:eastAsia="ko-KR"/>
        </w:rPr>
        <w:t>.</w:t>
      </w:r>
    </w:p>
    <w:p w14:paraId="31E3E4F8" w14:textId="46657198" w:rsidR="005B4F77" w:rsidRDefault="005B4F77" w:rsidP="00F00BA9">
      <w:pPr>
        <w:pStyle w:val="ListParagraph"/>
        <w:numPr>
          <w:ilvl w:val="0"/>
          <w:numId w:val="17"/>
        </w:numPr>
        <w:jc w:val="both"/>
        <w:rPr>
          <w:rStyle w:val="CommentReference"/>
          <w:rFonts w:eastAsia="Malgun Gothic"/>
          <w:bCs/>
          <w:sz w:val="20"/>
          <w:lang w:eastAsia="ko-KR"/>
        </w:rPr>
      </w:pPr>
      <w:r w:rsidRPr="00943A85">
        <w:rPr>
          <w:rStyle w:val="CommentReference"/>
          <w:rFonts w:eastAsia="Malgun Gothic"/>
          <w:b/>
          <w:sz w:val="20"/>
          <w:u w:val="single"/>
          <w:lang w:eastAsia="ko-KR"/>
        </w:rPr>
        <w:t>Case 1</w:t>
      </w:r>
      <w:r>
        <w:rPr>
          <w:rStyle w:val="CommentReference"/>
          <w:rFonts w:eastAsia="Malgun Gothic"/>
          <w:bCs/>
          <w:sz w:val="20"/>
          <w:lang w:eastAsia="ko-KR"/>
        </w:rPr>
        <w:t xml:space="preserve">: </w:t>
      </w:r>
      <w:r w:rsidR="0001451F">
        <w:rPr>
          <w:rStyle w:val="CommentReference"/>
          <w:rFonts w:eastAsia="Malgun Gothic"/>
          <w:bCs/>
          <w:sz w:val="20"/>
          <w:lang w:eastAsia="ko-KR"/>
        </w:rPr>
        <w:t>R</w:t>
      </w:r>
      <w:r w:rsidR="00E93F3A">
        <w:rPr>
          <w:rStyle w:val="CommentReference"/>
          <w:rFonts w:eastAsia="Malgun Gothic"/>
          <w:bCs/>
          <w:sz w:val="20"/>
          <w:lang w:eastAsia="ko-KR"/>
        </w:rPr>
        <w:t>esources</w:t>
      </w:r>
      <w:r>
        <w:rPr>
          <w:rStyle w:val="CommentReference"/>
          <w:rFonts w:eastAsia="Malgun Gothic"/>
          <w:bCs/>
          <w:sz w:val="20"/>
          <w:lang w:eastAsia="ko-KR"/>
        </w:rPr>
        <w:t xml:space="preserve"> are </w:t>
      </w:r>
      <w:r w:rsidR="001D5888">
        <w:rPr>
          <w:rStyle w:val="CommentReference"/>
          <w:rFonts w:eastAsia="Malgun Gothic"/>
          <w:bCs/>
          <w:sz w:val="20"/>
          <w:lang w:eastAsia="ko-KR"/>
        </w:rPr>
        <w:t xml:space="preserve">always </w:t>
      </w:r>
      <w:r>
        <w:rPr>
          <w:rStyle w:val="CommentReference"/>
          <w:rFonts w:eastAsia="Malgun Gothic"/>
          <w:bCs/>
          <w:sz w:val="20"/>
          <w:lang w:eastAsia="ko-KR"/>
        </w:rPr>
        <w:t>confined within one DL-SB</w:t>
      </w:r>
      <w:r w:rsidR="00E93F3A">
        <w:rPr>
          <w:rStyle w:val="CommentReference"/>
          <w:rFonts w:eastAsia="Malgun Gothic"/>
          <w:bCs/>
          <w:sz w:val="20"/>
          <w:lang w:eastAsia="ko-KR"/>
        </w:rPr>
        <w:t xml:space="preserve"> only</w:t>
      </w:r>
      <w:r w:rsidR="001D5888">
        <w:rPr>
          <w:rStyle w:val="CommentReference"/>
          <w:rFonts w:eastAsia="Malgun Gothic"/>
          <w:bCs/>
          <w:sz w:val="20"/>
          <w:lang w:eastAsia="ko-KR"/>
        </w:rPr>
        <w:t xml:space="preserve"> (either upper or lower DL-SB)</w:t>
      </w:r>
      <w:r w:rsidR="0001451F">
        <w:rPr>
          <w:rStyle w:val="CommentReference"/>
          <w:rFonts w:eastAsia="Malgun Gothic"/>
          <w:bCs/>
          <w:sz w:val="20"/>
          <w:lang w:eastAsia="ko-KR"/>
        </w:rPr>
        <w:t xml:space="preserve"> (</w:t>
      </w:r>
      <w:r w:rsidR="005A41E7" w:rsidRPr="005A41E7">
        <w:rPr>
          <w:rStyle w:val="CommentReference"/>
          <w:rFonts w:eastAsia="Malgun Gothic"/>
          <w:bCs/>
          <w:szCs w:val="20"/>
          <w:lang w:eastAsia="ko-KR"/>
        </w:rPr>
        <w:fldChar w:fldCharType="begin"/>
      </w:r>
      <w:r w:rsidR="005A41E7" w:rsidRPr="005A41E7">
        <w:rPr>
          <w:rStyle w:val="CommentReference"/>
          <w:rFonts w:eastAsia="Malgun Gothic"/>
          <w:bCs/>
          <w:szCs w:val="20"/>
          <w:lang w:eastAsia="ko-KR"/>
        </w:rPr>
        <w:instrText xml:space="preserve"> REF _Ref178845588 \h  \* MERGEFORMAT </w:instrText>
      </w:r>
      <w:r w:rsidR="005A41E7" w:rsidRPr="005A41E7">
        <w:rPr>
          <w:rStyle w:val="CommentReference"/>
          <w:rFonts w:eastAsia="Malgun Gothic"/>
          <w:bCs/>
          <w:szCs w:val="20"/>
          <w:lang w:eastAsia="ko-KR"/>
        </w:rPr>
      </w:r>
      <w:r w:rsidR="005A41E7" w:rsidRPr="005A41E7">
        <w:rPr>
          <w:rStyle w:val="CommentReference"/>
          <w:rFonts w:eastAsia="Malgun Gothic"/>
          <w:bCs/>
          <w:szCs w:val="20"/>
          <w:lang w:eastAsia="ko-KR"/>
        </w:rPr>
        <w:fldChar w:fldCharType="separate"/>
      </w:r>
      <w:r w:rsidR="00B7519E" w:rsidRPr="00B7519E">
        <w:rPr>
          <w:sz w:val="20"/>
          <w:szCs w:val="20"/>
          <w:bdr w:val="none" w:sz="0" w:space="0" w:color="auto" w:frame="1"/>
        </w:rPr>
        <w:t xml:space="preserve">Figure </w:t>
      </w:r>
      <w:r w:rsidR="00B7519E" w:rsidRPr="00B7519E">
        <w:rPr>
          <w:noProof/>
          <w:sz w:val="20"/>
          <w:szCs w:val="20"/>
        </w:rPr>
        <w:t>2</w:t>
      </w:r>
      <w:r w:rsidR="005A41E7" w:rsidRPr="005A41E7">
        <w:rPr>
          <w:rStyle w:val="CommentReference"/>
          <w:rFonts w:eastAsia="Malgun Gothic"/>
          <w:bCs/>
          <w:szCs w:val="20"/>
          <w:lang w:eastAsia="ko-KR"/>
        </w:rPr>
        <w:fldChar w:fldCharType="end"/>
      </w:r>
      <w:r w:rsidR="005A41E7">
        <w:rPr>
          <w:rStyle w:val="CommentReference"/>
          <w:rFonts w:eastAsia="Malgun Gothic"/>
          <w:bCs/>
          <w:szCs w:val="20"/>
          <w:lang w:eastAsia="ko-KR"/>
        </w:rPr>
        <w:t xml:space="preserve"> </w:t>
      </w:r>
      <w:r w:rsidR="0001451F">
        <w:rPr>
          <w:rStyle w:val="CommentReference"/>
          <w:rFonts w:eastAsia="Malgun Gothic"/>
          <w:bCs/>
          <w:sz w:val="20"/>
          <w:lang w:eastAsia="ko-KR"/>
        </w:rPr>
        <w:t xml:space="preserve">(a)). </w:t>
      </w:r>
    </w:p>
    <w:p w14:paraId="3DD36419" w14:textId="2F057037" w:rsidR="00943A85" w:rsidRPr="00943A85" w:rsidRDefault="00943A85" w:rsidP="00943A85">
      <w:pPr>
        <w:pStyle w:val="ListParagraph"/>
        <w:jc w:val="both"/>
        <w:rPr>
          <w:rStyle w:val="CommentReference"/>
          <w:rFonts w:eastAsia="Malgun Gothic"/>
          <w:bCs/>
          <w:sz w:val="20"/>
          <w:lang w:eastAsia="ko-KR"/>
        </w:rPr>
      </w:pPr>
      <w:r w:rsidRPr="00943A85">
        <w:rPr>
          <w:rStyle w:val="CommentReference"/>
          <w:rFonts w:eastAsia="Malgun Gothic"/>
          <w:bCs/>
          <w:sz w:val="20"/>
          <w:lang w:eastAsia="ko-KR"/>
        </w:rPr>
        <w:t>In</w:t>
      </w:r>
      <w:r>
        <w:rPr>
          <w:rStyle w:val="CommentReference"/>
          <w:rFonts w:eastAsia="Malgun Gothic"/>
          <w:bCs/>
          <w:sz w:val="20"/>
          <w:lang w:eastAsia="ko-KR"/>
        </w:rPr>
        <w:t xml:space="preserve"> this case the UE </w:t>
      </w:r>
      <w:r w:rsidR="00726E43">
        <w:rPr>
          <w:rStyle w:val="CommentReference"/>
          <w:rFonts w:eastAsia="Malgun Gothic"/>
          <w:bCs/>
          <w:sz w:val="20"/>
          <w:lang w:eastAsia="ko-KR"/>
        </w:rPr>
        <w:t xml:space="preserve">can </w:t>
      </w:r>
      <w:r>
        <w:rPr>
          <w:rStyle w:val="CommentReference"/>
          <w:rFonts w:eastAsia="Malgun Gothic"/>
          <w:bCs/>
          <w:sz w:val="20"/>
          <w:lang w:eastAsia="ko-KR"/>
        </w:rPr>
        <w:t xml:space="preserve">follow legacy behaviour, i.e., </w:t>
      </w:r>
      <w:r w:rsidR="00726E43">
        <w:rPr>
          <w:rStyle w:val="CommentReference"/>
          <w:rFonts w:eastAsia="Malgun Gothic"/>
          <w:bCs/>
          <w:sz w:val="20"/>
          <w:lang w:eastAsia="ko-KR"/>
        </w:rPr>
        <w:t>a</w:t>
      </w:r>
      <w:r>
        <w:rPr>
          <w:rStyle w:val="CommentReference"/>
          <w:rFonts w:eastAsia="Malgun Gothic"/>
          <w:bCs/>
          <w:sz w:val="20"/>
          <w:lang w:eastAsia="ko-KR"/>
        </w:rPr>
        <w:t xml:space="preserve"> total of 64 resources </w:t>
      </w:r>
      <w:r w:rsidR="0095276C">
        <w:rPr>
          <w:rStyle w:val="CommentReference"/>
          <w:rFonts w:eastAsia="Malgun Gothic"/>
          <w:bCs/>
          <w:sz w:val="20"/>
          <w:lang w:eastAsia="ko-KR"/>
        </w:rPr>
        <w:t>can be</w:t>
      </w:r>
      <w:r>
        <w:rPr>
          <w:rStyle w:val="CommentReference"/>
          <w:rFonts w:eastAsia="Malgun Gothic"/>
          <w:bCs/>
          <w:sz w:val="20"/>
          <w:lang w:eastAsia="ko-KR"/>
        </w:rPr>
        <w:t xml:space="preserve"> configured within a single DL-SB. The UE generates one CLI-RSSI report for each configured CLI-RSSI measurement resource. </w:t>
      </w:r>
      <w:r w:rsidR="00A607D2">
        <w:rPr>
          <w:rStyle w:val="CommentReference"/>
          <w:rFonts w:eastAsia="Malgun Gothic"/>
          <w:bCs/>
          <w:sz w:val="20"/>
          <w:lang w:eastAsia="ko-KR"/>
        </w:rPr>
        <w:t xml:space="preserve">CLI-RSSI is not measurement on the other DL-SB. </w:t>
      </w:r>
    </w:p>
    <w:p w14:paraId="5FF424BC" w14:textId="2406F1B4" w:rsidR="00A43350" w:rsidRPr="0008743A" w:rsidRDefault="00A43350" w:rsidP="00F00BA9">
      <w:pPr>
        <w:pStyle w:val="ListParagraph"/>
        <w:numPr>
          <w:ilvl w:val="0"/>
          <w:numId w:val="17"/>
        </w:numPr>
        <w:jc w:val="both"/>
        <w:rPr>
          <w:rStyle w:val="CommentReference"/>
          <w:rFonts w:eastAsia="Malgun Gothic"/>
          <w:bCs/>
          <w:sz w:val="20"/>
          <w:lang w:eastAsia="ko-KR"/>
        </w:rPr>
      </w:pPr>
      <w:r w:rsidRPr="00A43350">
        <w:rPr>
          <w:rStyle w:val="CommentReference"/>
          <w:rFonts w:eastAsia="Malgun Gothic"/>
          <w:b/>
          <w:sz w:val="20"/>
          <w:u w:val="single"/>
          <w:lang w:eastAsia="ko-KR"/>
        </w:rPr>
        <w:t>Case 2</w:t>
      </w:r>
      <w:r>
        <w:rPr>
          <w:rStyle w:val="CommentReference"/>
          <w:rFonts w:eastAsia="Malgun Gothic"/>
          <w:bCs/>
          <w:sz w:val="20"/>
          <w:lang w:eastAsia="ko-KR"/>
        </w:rPr>
        <w:t>: Resources are confined within one DL-SB at one time and within the other DL-SB at another time (</w:t>
      </w:r>
      <w:r w:rsidRPr="005A41E7">
        <w:rPr>
          <w:rStyle w:val="CommentReference"/>
          <w:rFonts w:eastAsia="Malgun Gothic"/>
          <w:bCs/>
          <w:szCs w:val="20"/>
          <w:lang w:eastAsia="ko-KR"/>
        </w:rPr>
        <w:fldChar w:fldCharType="begin"/>
      </w:r>
      <w:r w:rsidRPr="005A41E7">
        <w:rPr>
          <w:rStyle w:val="CommentReference"/>
          <w:rFonts w:eastAsia="Malgun Gothic"/>
          <w:bCs/>
          <w:szCs w:val="20"/>
          <w:lang w:eastAsia="ko-KR"/>
        </w:rPr>
        <w:instrText xml:space="preserve"> REF _Ref178845588 \h  \* MERGEFORMAT </w:instrText>
      </w:r>
      <w:r w:rsidRPr="005A41E7">
        <w:rPr>
          <w:rStyle w:val="CommentReference"/>
          <w:rFonts w:eastAsia="Malgun Gothic"/>
          <w:bCs/>
          <w:szCs w:val="20"/>
          <w:lang w:eastAsia="ko-KR"/>
        </w:rPr>
      </w:r>
      <w:r w:rsidRPr="005A41E7">
        <w:rPr>
          <w:rStyle w:val="CommentReference"/>
          <w:rFonts w:eastAsia="Malgun Gothic"/>
          <w:bCs/>
          <w:szCs w:val="20"/>
          <w:lang w:eastAsia="ko-KR"/>
        </w:rPr>
        <w:fldChar w:fldCharType="separate"/>
      </w:r>
      <w:r w:rsidR="00B7519E" w:rsidRPr="00B7519E">
        <w:rPr>
          <w:sz w:val="20"/>
          <w:szCs w:val="20"/>
          <w:bdr w:val="none" w:sz="0" w:space="0" w:color="auto" w:frame="1"/>
        </w:rPr>
        <w:t xml:space="preserve">Figure </w:t>
      </w:r>
      <w:r w:rsidR="00B7519E" w:rsidRPr="00B7519E">
        <w:rPr>
          <w:noProof/>
          <w:sz w:val="20"/>
          <w:szCs w:val="20"/>
        </w:rPr>
        <w:t>2</w:t>
      </w:r>
      <w:r w:rsidRPr="005A41E7">
        <w:rPr>
          <w:rStyle w:val="CommentReference"/>
          <w:rFonts w:eastAsia="Malgun Gothic"/>
          <w:bCs/>
          <w:szCs w:val="20"/>
          <w:lang w:eastAsia="ko-KR"/>
        </w:rPr>
        <w:fldChar w:fldCharType="end"/>
      </w:r>
      <w:r>
        <w:rPr>
          <w:rStyle w:val="CommentReference"/>
          <w:rFonts w:eastAsia="Malgun Gothic"/>
          <w:bCs/>
          <w:szCs w:val="20"/>
          <w:lang w:eastAsia="ko-KR"/>
        </w:rPr>
        <w:t xml:space="preserve"> </w:t>
      </w:r>
      <w:r>
        <w:rPr>
          <w:rStyle w:val="CommentReference"/>
          <w:rFonts w:eastAsia="Malgun Gothic"/>
          <w:bCs/>
          <w:sz w:val="20"/>
          <w:lang w:eastAsia="ko-KR"/>
        </w:rPr>
        <w:t>(b)).</w:t>
      </w:r>
      <w:r w:rsidR="0008743A">
        <w:rPr>
          <w:rStyle w:val="CommentReference"/>
          <w:rFonts w:eastAsia="Malgun Gothic"/>
          <w:bCs/>
          <w:sz w:val="20"/>
          <w:lang w:eastAsia="ko-KR"/>
        </w:rPr>
        <w:t xml:space="preserve"> </w:t>
      </w:r>
      <w:r w:rsidRPr="0008743A">
        <w:rPr>
          <w:rStyle w:val="CommentReference"/>
          <w:rFonts w:eastAsia="Malgun Gothic"/>
          <w:bCs/>
          <w:sz w:val="20"/>
          <w:lang w:eastAsia="ko-KR"/>
        </w:rPr>
        <w:t>Similar UE behaviour as Case 1. Allows UE to perform CLI-RSSI measurement within both DL-SBs at different times.</w:t>
      </w:r>
    </w:p>
    <w:p w14:paraId="619F103F" w14:textId="44F919C5" w:rsidR="00E93F3A" w:rsidRDefault="00E93F3A" w:rsidP="00F00BA9">
      <w:pPr>
        <w:pStyle w:val="ListParagraph"/>
        <w:numPr>
          <w:ilvl w:val="0"/>
          <w:numId w:val="17"/>
        </w:numPr>
        <w:jc w:val="both"/>
        <w:rPr>
          <w:rStyle w:val="CommentReference"/>
          <w:rFonts w:eastAsia="Malgun Gothic"/>
          <w:bCs/>
          <w:sz w:val="20"/>
          <w:lang w:eastAsia="ko-KR"/>
        </w:rPr>
      </w:pPr>
      <w:r w:rsidRPr="00943A85">
        <w:rPr>
          <w:rStyle w:val="CommentReference"/>
          <w:rFonts w:eastAsia="Malgun Gothic"/>
          <w:b/>
          <w:sz w:val="20"/>
          <w:u w:val="single"/>
          <w:lang w:eastAsia="ko-KR"/>
        </w:rPr>
        <w:t xml:space="preserve">Case </w:t>
      </w:r>
      <w:r w:rsidR="0040034C">
        <w:rPr>
          <w:rStyle w:val="CommentReference"/>
          <w:rFonts w:eastAsia="Malgun Gothic"/>
          <w:b/>
          <w:sz w:val="20"/>
          <w:u w:val="single"/>
          <w:lang w:eastAsia="ko-KR"/>
        </w:rPr>
        <w:t>3</w:t>
      </w:r>
      <w:r>
        <w:rPr>
          <w:rStyle w:val="CommentReference"/>
          <w:rFonts w:eastAsia="Malgun Gothic"/>
          <w:bCs/>
          <w:sz w:val="20"/>
          <w:lang w:eastAsia="ko-KR"/>
        </w:rPr>
        <w:t xml:space="preserve">: </w:t>
      </w:r>
      <w:r w:rsidR="0001451F">
        <w:rPr>
          <w:rStyle w:val="CommentReference"/>
          <w:rFonts w:eastAsia="Malgun Gothic"/>
          <w:bCs/>
          <w:sz w:val="20"/>
          <w:lang w:eastAsia="ko-KR"/>
        </w:rPr>
        <w:t>R</w:t>
      </w:r>
      <w:r>
        <w:rPr>
          <w:rStyle w:val="CommentReference"/>
          <w:rFonts w:eastAsia="Malgun Gothic"/>
          <w:bCs/>
          <w:sz w:val="20"/>
          <w:lang w:eastAsia="ko-KR"/>
        </w:rPr>
        <w:t xml:space="preserve">esources </w:t>
      </w:r>
      <w:r w:rsidR="005A41E7">
        <w:rPr>
          <w:rStyle w:val="CommentReference"/>
          <w:rFonts w:eastAsia="Malgun Gothic"/>
          <w:bCs/>
          <w:sz w:val="20"/>
          <w:lang w:eastAsia="ko-KR"/>
        </w:rPr>
        <w:t>are</w:t>
      </w:r>
      <w:r>
        <w:rPr>
          <w:rStyle w:val="CommentReference"/>
          <w:rFonts w:eastAsia="Malgun Gothic"/>
          <w:bCs/>
          <w:sz w:val="20"/>
          <w:lang w:eastAsia="ko-KR"/>
        </w:rPr>
        <w:t xml:space="preserve"> configured within two DL-SB, each single resource is within a DL-SB</w:t>
      </w:r>
      <w:r w:rsidR="0001451F">
        <w:rPr>
          <w:rStyle w:val="CommentReference"/>
          <w:rFonts w:eastAsia="Malgun Gothic"/>
          <w:bCs/>
          <w:sz w:val="20"/>
          <w:lang w:eastAsia="ko-KR"/>
        </w:rPr>
        <w:t xml:space="preserve"> (</w:t>
      </w:r>
      <w:r w:rsidR="005A41E7">
        <w:rPr>
          <w:rStyle w:val="CommentReference"/>
          <w:rFonts w:eastAsia="Malgun Gothic"/>
          <w:bCs/>
          <w:sz w:val="20"/>
          <w:lang w:eastAsia="ko-KR"/>
        </w:rPr>
        <w:t>(</w:t>
      </w:r>
      <w:r w:rsidR="005A41E7" w:rsidRPr="005A41E7">
        <w:rPr>
          <w:rStyle w:val="CommentReference"/>
          <w:rFonts w:eastAsia="Malgun Gothic"/>
          <w:bCs/>
          <w:szCs w:val="20"/>
          <w:lang w:eastAsia="ko-KR"/>
        </w:rPr>
        <w:fldChar w:fldCharType="begin"/>
      </w:r>
      <w:r w:rsidR="005A41E7" w:rsidRPr="005A41E7">
        <w:rPr>
          <w:rStyle w:val="CommentReference"/>
          <w:rFonts w:eastAsia="Malgun Gothic"/>
          <w:bCs/>
          <w:szCs w:val="20"/>
          <w:lang w:eastAsia="ko-KR"/>
        </w:rPr>
        <w:instrText xml:space="preserve"> REF _Ref178845588 \h  \* MERGEFORMAT </w:instrText>
      </w:r>
      <w:r w:rsidR="005A41E7" w:rsidRPr="005A41E7">
        <w:rPr>
          <w:rStyle w:val="CommentReference"/>
          <w:rFonts w:eastAsia="Malgun Gothic"/>
          <w:bCs/>
          <w:szCs w:val="20"/>
          <w:lang w:eastAsia="ko-KR"/>
        </w:rPr>
      </w:r>
      <w:r w:rsidR="005A41E7" w:rsidRPr="005A41E7">
        <w:rPr>
          <w:rStyle w:val="CommentReference"/>
          <w:rFonts w:eastAsia="Malgun Gothic"/>
          <w:bCs/>
          <w:szCs w:val="20"/>
          <w:lang w:eastAsia="ko-KR"/>
        </w:rPr>
        <w:fldChar w:fldCharType="separate"/>
      </w:r>
      <w:r w:rsidR="00B7519E" w:rsidRPr="00B7519E">
        <w:rPr>
          <w:sz w:val="20"/>
          <w:szCs w:val="20"/>
          <w:bdr w:val="none" w:sz="0" w:space="0" w:color="auto" w:frame="1"/>
        </w:rPr>
        <w:t xml:space="preserve">Figure </w:t>
      </w:r>
      <w:r w:rsidR="00B7519E" w:rsidRPr="00B7519E">
        <w:rPr>
          <w:noProof/>
          <w:sz w:val="20"/>
          <w:szCs w:val="20"/>
        </w:rPr>
        <w:t>2</w:t>
      </w:r>
      <w:r w:rsidR="005A41E7" w:rsidRPr="005A41E7">
        <w:rPr>
          <w:rStyle w:val="CommentReference"/>
          <w:rFonts w:eastAsia="Malgun Gothic"/>
          <w:bCs/>
          <w:szCs w:val="20"/>
          <w:lang w:eastAsia="ko-KR"/>
        </w:rPr>
        <w:fldChar w:fldCharType="end"/>
      </w:r>
      <w:r w:rsidR="005A41E7">
        <w:rPr>
          <w:rStyle w:val="CommentReference"/>
          <w:rFonts w:eastAsia="Malgun Gothic"/>
          <w:bCs/>
          <w:sz w:val="20"/>
          <w:lang w:eastAsia="ko-KR"/>
        </w:rPr>
        <w:t xml:space="preserve"> </w:t>
      </w:r>
      <w:r w:rsidR="0001451F">
        <w:rPr>
          <w:rStyle w:val="CommentReference"/>
          <w:rFonts w:eastAsia="Malgun Gothic"/>
          <w:bCs/>
          <w:sz w:val="20"/>
          <w:lang w:eastAsia="ko-KR"/>
        </w:rPr>
        <w:t>(</w:t>
      </w:r>
      <w:r w:rsidR="00A43350">
        <w:rPr>
          <w:rStyle w:val="CommentReference"/>
          <w:rFonts w:eastAsia="Malgun Gothic"/>
          <w:bCs/>
          <w:sz w:val="20"/>
          <w:lang w:eastAsia="ko-KR"/>
        </w:rPr>
        <w:t>c</w:t>
      </w:r>
      <w:r w:rsidR="0001451F">
        <w:rPr>
          <w:rStyle w:val="CommentReference"/>
          <w:rFonts w:eastAsia="Malgun Gothic"/>
          <w:bCs/>
          <w:sz w:val="20"/>
          <w:lang w:eastAsia="ko-KR"/>
        </w:rPr>
        <w:t>))</w:t>
      </w:r>
      <w:r w:rsidR="00943A85">
        <w:rPr>
          <w:rStyle w:val="CommentReference"/>
          <w:rFonts w:eastAsia="Malgun Gothic"/>
          <w:bCs/>
          <w:sz w:val="20"/>
          <w:lang w:eastAsia="ko-KR"/>
        </w:rPr>
        <w:t xml:space="preserve">. </w:t>
      </w:r>
      <w:r>
        <w:rPr>
          <w:rStyle w:val="CommentReference"/>
          <w:rFonts w:eastAsia="Malgun Gothic"/>
          <w:bCs/>
          <w:sz w:val="20"/>
          <w:lang w:eastAsia="ko-KR"/>
        </w:rPr>
        <w:t xml:space="preserve"> </w:t>
      </w:r>
      <w:r w:rsidR="006F5FC4">
        <w:rPr>
          <w:rStyle w:val="CommentReference"/>
          <w:rFonts w:eastAsia="Malgun Gothic"/>
          <w:bCs/>
          <w:sz w:val="20"/>
          <w:lang w:eastAsia="ko-KR"/>
        </w:rPr>
        <w:t xml:space="preserve"> </w:t>
      </w:r>
    </w:p>
    <w:p w14:paraId="60CEC4EF" w14:textId="5D2EF4C7" w:rsidR="00943A85" w:rsidRDefault="00943A85" w:rsidP="00943A85">
      <w:pPr>
        <w:pStyle w:val="ListParagraph"/>
        <w:jc w:val="both"/>
        <w:rPr>
          <w:rStyle w:val="CommentReference"/>
          <w:rFonts w:eastAsia="Malgun Gothic"/>
          <w:bCs/>
          <w:sz w:val="20"/>
          <w:szCs w:val="20"/>
          <w:lang w:val="en-GB" w:eastAsia="ko-KR"/>
        </w:rPr>
      </w:pPr>
      <w:r w:rsidRPr="00943A85">
        <w:rPr>
          <w:rStyle w:val="CommentReference"/>
          <w:rFonts w:eastAsia="Malgun Gothic"/>
          <w:bCs/>
          <w:sz w:val="20"/>
          <w:lang w:eastAsia="ko-KR"/>
        </w:rPr>
        <w:t>In this case</w:t>
      </w:r>
      <w:r>
        <w:rPr>
          <w:rStyle w:val="CommentReference"/>
          <w:rFonts w:eastAsia="Malgun Gothic"/>
          <w:bCs/>
          <w:sz w:val="20"/>
          <w:szCs w:val="20"/>
          <w:lang w:val="en-GB" w:eastAsia="ko-KR"/>
        </w:rPr>
        <w:t xml:space="preserve"> the total number of measurement resources can be shared between the two DL-SBs, e.g., maximum of 32 resources per DL-SB.</w:t>
      </w:r>
      <w:r w:rsidR="00072CD6">
        <w:rPr>
          <w:rStyle w:val="CommentReference"/>
          <w:rFonts w:eastAsia="Malgun Gothic"/>
          <w:bCs/>
          <w:sz w:val="20"/>
          <w:szCs w:val="20"/>
          <w:lang w:val="en-GB" w:eastAsia="ko-KR"/>
        </w:rPr>
        <w:t xml:space="preserve"> Similar to Case 1, </w:t>
      </w:r>
      <w:r w:rsidR="00072CD6">
        <w:rPr>
          <w:rStyle w:val="CommentReference"/>
          <w:rFonts w:eastAsia="Malgun Gothic"/>
          <w:bCs/>
          <w:sz w:val="20"/>
          <w:lang w:eastAsia="ko-KR"/>
        </w:rPr>
        <w:t xml:space="preserve">the UE generates one CLI-RSSI report for each configured CLI-RSSI measurement resource. </w:t>
      </w:r>
      <w:r>
        <w:rPr>
          <w:rStyle w:val="CommentReference"/>
          <w:rFonts w:eastAsia="Malgun Gothic"/>
          <w:bCs/>
          <w:sz w:val="20"/>
          <w:szCs w:val="20"/>
          <w:lang w:val="en-GB" w:eastAsia="ko-KR"/>
        </w:rPr>
        <w:t xml:space="preserve"> </w:t>
      </w:r>
      <w:r w:rsidRPr="00943A85">
        <w:rPr>
          <w:rStyle w:val="CommentReference"/>
          <w:rFonts w:eastAsia="Malgun Gothic"/>
          <w:bCs/>
          <w:sz w:val="20"/>
          <w:szCs w:val="20"/>
          <w:lang w:val="en-GB" w:eastAsia="ko-KR"/>
        </w:rPr>
        <w:t xml:space="preserve"> </w:t>
      </w:r>
    </w:p>
    <w:p w14:paraId="7EF3EDB6" w14:textId="77777777" w:rsidR="00C21727" w:rsidRPr="00943A85" w:rsidRDefault="00C21727" w:rsidP="00943A85">
      <w:pPr>
        <w:pStyle w:val="ListParagraph"/>
        <w:jc w:val="both"/>
        <w:rPr>
          <w:rStyle w:val="CommentReference"/>
          <w:rFonts w:eastAsia="Malgun Gothic"/>
          <w:bCs/>
          <w:sz w:val="20"/>
          <w:szCs w:val="20"/>
          <w:lang w:val="en-GB" w:eastAsia="ko-KR"/>
        </w:rPr>
      </w:pPr>
    </w:p>
    <w:p w14:paraId="65ADAA6B" w14:textId="7577F239" w:rsidR="0068778C" w:rsidRDefault="009D1E46" w:rsidP="009D1E46">
      <w:pPr>
        <w:spacing w:after="0"/>
        <w:jc w:val="both"/>
        <w:rPr>
          <w:rStyle w:val="CommentReference"/>
          <w:rFonts w:eastAsia="Malgun Gothic"/>
          <w:bCs/>
          <w:sz w:val="20"/>
          <w:lang w:eastAsia="ko-KR"/>
        </w:rPr>
      </w:pPr>
      <w:r>
        <w:rPr>
          <w:rStyle w:val="CommentReference"/>
          <w:rFonts w:eastAsia="Malgun Gothic"/>
          <w:bCs/>
          <w:noProof/>
          <w:sz w:val="20"/>
          <w:lang w:eastAsia="ko-KR"/>
        </w:rPr>
        <w:drawing>
          <wp:inline distT="0" distB="0" distL="0" distR="0" wp14:anchorId="067134E2" wp14:editId="3ACBD687">
            <wp:extent cx="1815153" cy="111283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302" cy="1128868"/>
                    </a:xfrm>
                    <a:prstGeom prst="rect">
                      <a:avLst/>
                    </a:prstGeom>
                    <a:noFill/>
                  </pic:spPr>
                </pic:pic>
              </a:graphicData>
            </a:graphic>
          </wp:inline>
        </w:drawing>
      </w:r>
      <w:r w:rsidR="008F3E32">
        <w:rPr>
          <w:rStyle w:val="CommentReference"/>
          <w:rFonts w:eastAsia="Malgun Gothic"/>
          <w:bCs/>
          <w:sz w:val="20"/>
          <w:lang w:eastAsia="ko-KR"/>
        </w:rPr>
        <w:t xml:space="preserve">    </w:t>
      </w:r>
      <w:r>
        <w:rPr>
          <w:rStyle w:val="CommentReference"/>
          <w:rFonts w:eastAsia="Malgun Gothic"/>
          <w:bCs/>
          <w:sz w:val="20"/>
          <w:lang w:eastAsia="ko-KR"/>
        </w:rPr>
        <w:t xml:space="preserve">  </w:t>
      </w:r>
      <w:r w:rsidR="008F3E32">
        <w:rPr>
          <w:rStyle w:val="CommentReference"/>
          <w:rFonts w:eastAsia="Malgun Gothic"/>
          <w:bCs/>
          <w:sz w:val="20"/>
          <w:lang w:eastAsia="ko-KR"/>
        </w:rPr>
        <w:t xml:space="preserve">  </w:t>
      </w:r>
      <w:r>
        <w:rPr>
          <w:rStyle w:val="CommentReference"/>
          <w:rFonts w:eastAsia="Malgun Gothic"/>
          <w:bCs/>
          <w:noProof/>
          <w:sz w:val="20"/>
          <w:lang w:eastAsia="ko-KR"/>
        </w:rPr>
        <w:t xml:space="preserve"> </w:t>
      </w:r>
      <w:r>
        <w:rPr>
          <w:rStyle w:val="CommentReference"/>
          <w:rFonts w:eastAsia="Malgun Gothic"/>
          <w:bCs/>
          <w:noProof/>
          <w:sz w:val="20"/>
          <w:lang w:eastAsia="ko-KR"/>
        </w:rPr>
        <w:drawing>
          <wp:inline distT="0" distB="0" distL="0" distR="0" wp14:anchorId="253A0146" wp14:editId="3C6A08CA">
            <wp:extent cx="1842448" cy="11414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5816" cy="1162128"/>
                    </a:xfrm>
                    <a:prstGeom prst="rect">
                      <a:avLst/>
                    </a:prstGeom>
                    <a:noFill/>
                  </pic:spPr>
                </pic:pic>
              </a:graphicData>
            </a:graphic>
          </wp:inline>
        </w:drawing>
      </w:r>
      <w:r>
        <w:rPr>
          <w:rStyle w:val="CommentReference"/>
          <w:rFonts w:eastAsia="Malgun Gothic"/>
          <w:bCs/>
          <w:noProof/>
          <w:sz w:val="20"/>
          <w:lang w:eastAsia="ko-KR"/>
        </w:rPr>
        <w:t xml:space="preserve">        </w:t>
      </w:r>
      <w:r>
        <w:rPr>
          <w:rStyle w:val="CommentReference"/>
          <w:rFonts w:eastAsia="Malgun Gothic"/>
          <w:bCs/>
          <w:noProof/>
          <w:sz w:val="20"/>
          <w:lang w:eastAsia="ko-KR"/>
        </w:rPr>
        <w:drawing>
          <wp:inline distT="0" distB="0" distL="0" distR="0" wp14:anchorId="471BA5A8" wp14:editId="54E6F181">
            <wp:extent cx="1842448" cy="111826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6953" cy="1133136"/>
                    </a:xfrm>
                    <a:prstGeom prst="rect">
                      <a:avLst/>
                    </a:prstGeom>
                    <a:noFill/>
                  </pic:spPr>
                </pic:pic>
              </a:graphicData>
            </a:graphic>
          </wp:inline>
        </w:drawing>
      </w:r>
    </w:p>
    <w:p w14:paraId="46038C23" w14:textId="02CED3D7" w:rsidR="008F3E32" w:rsidRPr="009D1E46" w:rsidRDefault="009D1E46" w:rsidP="00F00BA9">
      <w:pPr>
        <w:pStyle w:val="ListParagraph"/>
        <w:numPr>
          <w:ilvl w:val="0"/>
          <w:numId w:val="18"/>
        </w:numPr>
        <w:rPr>
          <w:bdr w:val="none" w:sz="0" w:space="0" w:color="auto" w:frame="1"/>
        </w:rPr>
      </w:pPr>
      <w:r>
        <w:rPr>
          <w:bdr w:val="none" w:sz="0" w:space="0" w:color="auto" w:frame="1"/>
        </w:rPr>
        <w:t xml:space="preserve">   </w:t>
      </w:r>
      <w:r w:rsidR="008F3E32" w:rsidRPr="009D1E46">
        <w:rPr>
          <w:bdr w:val="none" w:sz="0" w:space="0" w:color="auto" w:frame="1"/>
        </w:rPr>
        <w:t xml:space="preserve">                           </w:t>
      </w:r>
      <w:r>
        <w:rPr>
          <w:bdr w:val="none" w:sz="0" w:space="0" w:color="auto" w:frame="1"/>
        </w:rPr>
        <w:t xml:space="preserve">         </w:t>
      </w:r>
      <w:r w:rsidR="008F3E32" w:rsidRPr="009D1E46">
        <w:rPr>
          <w:bdr w:val="none" w:sz="0" w:space="0" w:color="auto" w:frame="1"/>
        </w:rPr>
        <w:t xml:space="preserve"> (b)   </w:t>
      </w:r>
      <w:r>
        <w:rPr>
          <w:bdr w:val="none" w:sz="0" w:space="0" w:color="auto" w:frame="1"/>
        </w:rPr>
        <w:t xml:space="preserve">                                              (c)</w:t>
      </w:r>
    </w:p>
    <w:p w14:paraId="55527CD5" w14:textId="69ADC91D" w:rsidR="0068778C" w:rsidRPr="008F3E32" w:rsidRDefault="008F3E32" w:rsidP="009838CC">
      <w:pPr>
        <w:spacing w:after="0"/>
        <w:contextualSpacing/>
        <w:jc w:val="center"/>
        <w:rPr>
          <w:rStyle w:val="CommentReference"/>
          <w:sz w:val="20"/>
          <w:bdr w:val="none" w:sz="0" w:space="0" w:color="auto" w:frame="1"/>
        </w:rPr>
      </w:pPr>
      <w:bookmarkStart w:id="15" w:name="_Ref17884558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B7519E">
        <w:rPr>
          <w:noProof/>
        </w:rPr>
        <w:t>2</w:t>
      </w:r>
      <w:r w:rsidRPr="000D401B">
        <w:fldChar w:fldCharType="end"/>
      </w:r>
      <w:bookmarkEnd w:id="15"/>
      <w:r w:rsidRPr="000D401B">
        <w:rPr>
          <w:bdr w:val="none" w:sz="0" w:space="0" w:color="auto" w:frame="1"/>
        </w:rPr>
        <w:t xml:space="preserve">: </w:t>
      </w:r>
      <w:r>
        <w:rPr>
          <w:bdr w:val="none" w:sz="0" w:space="0" w:color="auto" w:frame="1"/>
        </w:rPr>
        <w:t xml:space="preserve">CLI-RSSI Measurement Resource Type#1 (a) </w:t>
      </w:r>
      <w:r w:rsidRPr="008F3E32">
        <w:rPr>
          <w:bdr w:val="none" w:sz="0" w:space="0" w:color="auto" w:frame="1"/>
        </w:rPr>
        <w:t>Resource always within the same DL-SB</w:t>
      </w:r>
      <w:r>
        <w:rPr>
          <w:bdr w:val="none" w:sz="0" w:space="0" w:color="auto" w:frame="1"/>
        </w:rPr>
        <w:t xml:space="preserve"> (b) </w:t>
      </w:r>
      <w:r w:rsidRPr="008F3E32">
        <w:rPr>
          <w:bdr w:val="none" w:sz="0" w:space="0" w:color="auto" w:frame="1"/>
        </w:rPr>
        <w:t>Resource within different DL-SB at different times</w:t>
      </w:r>
      <w:r>
        <w:rPr>
          <w:bdr w:val="none" w:sz="0" w:space="0" w:color="auto" w:frame="1"/>
        </w:rPr>
        <w:t>.</w:t>
      </w:r>
      <w:r w:rsidR="009838CC">
        <w:rPr>
          <w:bdr w:val="none" w:sz="0" w:space="0" w:color="auto" w:frame="1"/>
        </w:rPr>
        <w:t xml:space="preserve"> (c) Resource within two DL-SBs, each single resource is within a single DL-SB</w:t>
      </w:r>
      <w:r>
        <w:rPr>
          <w:bdr w:val="none" w:sz="0" w:space="0" w:color="auto" w:frame="1"/>
        </w:rPr>
        <w:t xml:space="preserve"> </w:t>
      </w:r>
      <w:r w:rsidR="0068778C">
        <w:rPr>
          <w:rStyle w:val="CommentReference"/>
          <w:rFonts w:eastAsia="Malgun Gothic"/>
          <w:bCs/>
          <w:sz w:val="20"/>
          <w:lang w:eastAsia="ko-KR"/>
        </w:rPr>
        <w:t xml:space="preserve">                                                      </w:t>
      </w:r>
    </w:p>
    <w:p w14:paraId="6B39B97C" w14:textId="64F661E1" w:rsidR="0068778C" w:rsidRDefault="0068778C"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 </w:t>
      </w:r>
    </w:p>
    <w:p w14:paraId="779BC5DD" w14:textId="6EF34CCF" w:rsidR="0068778C" w:rsidRDefault="0068778C" w:rsidP="0068778C">
      <w:pPr>
        <w:spacing w:after="0"/>
        <w:jc w:val="center"/>
        <w:rPr>
          <w:rStyle w:val="CommentReference"/>
          <w:rFonts w:eastAsia="Malgun Gothic"/>
          <w:bCs/>
          <w:sz w:val="20"/>
          <w:lang w:eastAsia="ko-KR"/>
        </w:rPr>
      </w:pPr>
      <w:r>
        <w:rPr>
          <w:rStyle w:val="CommentReference"/>
          <w:rFonts w:eastAsia="Malgun Gothic"/>
          <w:bCs/>
          <w:sz w:val="20"/>
          <w:lang w:eastAsia="ko-KR"/>
        </w:rPr>
        <w:t xml:space="preserve">                          </w:t>
      </w:r>
    </w:p>
    <w:p w14:paraId="5136B998" w14:textId="368B3201" w:rsidR="005132C5" w:rsidRDefault="005132C5" w:rsidP="00F00BA9">
      <w:pPr>
        <w:pStyle w:val="ListParagraph"/>
        <w:numPr>
          <w:ilvl w:val="0"/>
          <w:numId w:val="23"/>
        </w:numPr>
        <w:spacing w:after="60"/>
        <w:jc w:val="both"/>
        <w:rPr>
          <w:b/>
          <w:bCs/>
          <w:i/>
          <w:iCs/>
          <w:sz w:val="20"/>
          <w:szCs w:val="20"/>
          <w:lang w:val="en-GB"/>
        </w:rPr>
      </w:pPr>
      <w:r w:rsidRPr="00C21727">
        <w:rPr>
          <w:b/>
          <w:bCs/>
          <w:i/>
          <w:iCs/>
          <w:sz w:val="20"/>
          <w:szCs w:val="20"/>
          <w:lang w:val="en-GB"/>
        </w:rPr>
        <w:lastRenderedPageBreak/>
        <w:t>For both CLI-RSSI measurement resource types,</w:t>
      </w:r>
      <w:r>
        <w:rPr>
          <w:b/>
          <w:bCs/>
          <w:i/>
          <w:iCs/>
          <w:sz w:val="20"/>
          <w:szCs w:val="20"/>
          <w:lang w:val="en-GB"/>
        </w:rPr>
        <w:t xml:space="preserve"> the number of resources that can be configured is same as legacy (i.e., maximum of 64 resources). </w:t>
      </w:r>
    </w:p>
    <w:p w14:paraId="7CFE0313" w14:textId="77777777" w:rsidR="00702A52" w:rsidRDefault="00702A52" w:rsidP="00F00BA9">
      <w:pPr>
        <w:pStyle w:val="ListParagraph"/>
        <w:numPr>
          <w:ilvl w:val="0"/>
          <w:numId w:val="17"/>
        </w:numPr>
        <w:spacing w:after="60"/>
        <w:jc w:val="both"/>
        <w:rPr>
          <w:b/>
          <w:bCs/>
          <w:i/>
          <w:iCs/>
          <w:sz w:val="20"/>
          <w:szCs w:val="20"/>
          <w:lang w:val="en-GB"/>
        </w:rPr>
      </w:pPr>
      <w:r>
        <w:rPr>
          <w:b/>
          <w:bCs/>
          <w:i/>
          <w:iCs/>
          <w:sz w:val="20"/>
          <w:szCs w:val="20"/>
          <w:lang w:val="en-GB"/>
        </w:rPr>
        <w:t>For measurement resource type#1 the following can be considered.</w:t>
      </w:r>
    </w:p>
    <w:p w14:paraId="0F4C800D" w14:textId="1CF48EC9" w:rsidR="00702A52" w:rsidRDefault="00702A52" w:rsidP="00F00BA9">
      <w:pPr>
        <w:pStyle w:val="ListParagraph"/>
        <w:numPr>
          <w:ilvl w:val="1"/>
          <w:numId w:val="17"/>
        </w:numPr>
        <w:spacing w:after="60"/>
        <w:jc w:val="both"/>
        <w:rPr>
          <w:b/>
          <w:bCs/>
          <w:i/>
          <w:iCs/>
          <w:sz w:val="20"/>
          <w:szCs w:val="20"/>
          <w:lang w:val="en-GB"/>
        </w:rPr>
      </w:pPr>
      <w:r>
        <w:rPr>
          <w:b/>
          <w:bCs/>
          <w:i/>
          <w:iCs/>
          <w:sz w:val="20"/>
          <w:szCs w:val="20"/>
          <w:lang w:val="en-GB"/>
        </w:rPr>
        <w:t>Case 1 and Case 2: The total of 64 resources are confined within a single DL-SB</w:t>
      </w:r>
    </w:p>
    <w:p w14:paraId="11E70877" w14:textId="517EF506" w:rsidR="00702A52" w:rsidRDefault="00702A52" w:rsidP="00F00BA9">
      <w:pPr>
        <w:pStyle w:val="ListParagraph"/>
        <w:numPr>
          <w:ilvl w:val="1"/>
          <w:numId w:val="17"/>
        </w:numPr>
        <w:spacing w:after="60"/>
        <w:jc w:val="both"/>
        <w:rPr>
          <w:b/>
          <w:bCs/>
          <w:i/>
          <w:iCs/>
          <w:sz w:val="20"/>
          <w:szCs w:val="20"/>
          <w:lang w:val="en-GB"/>
        </w:rPr>
      </w:pPr>
      <w:r>
        <w:rPr>
          <w:b/>
          <w:bCs/>
          <w:i/>
          <w:iCs/>
          <w:sz w:val="20"/>
          <w:szCs w:val="20"/>
          <w:lang w:val="en-GB"/>
        </w:rPr>
        <w:t xml:space="preserve">Case 3: The total of 64 resources are shared between the two DL-SBs </w:t>
      </w:r>
    </w:p>
    <w:p w14:paraId="3AB7B974" w14:textId="1F473A18" w:rsidR="00702A52" w:rsidRPr="00702A52" w:rsidRDefault="00702A52" w:rsidP="00F00BA9">
      <w:pPr>
        <w:pStyle w:val="ListParagraph"/>
        <w:numPr>
          <w:ilvl w:val="0"/>
          <w:numId w:val="17"/>
        </w:numPr>
        <w:spacing w:after="60"/>
        <w:jc w:val="both"/>
        <w:rPr>
          <w:b/>
          <w:bCs/>
          <w:i/>
          <w:iCs/>
          <w:sz w:val="20"/>
          <w:szCs w:val="20"/>
          <w:lang w:val="en-GB"/>
        </w:rPr>
      </w:pPr>
      <w:r>
        <w:rPr>
          <w:b/>
          <w:bCs/>
          <w:i/>
          <w:iCs/>
          <w:sz w:val="20"/>
          <w:szCs w:val="20"/>
          <w:lang w:val="en-GB"/>
        </w:rPr>
        <w:t xml:space="preserve">For measurement resource type#2, </w:t>
      </w:r>
      <w:r w:rsidRPr="00702A52">
        <w:rPr>
          <w:b/>
          <w:bCs/>
          <w:i/>
          <w:iCs/>
          <w:sz w:val="20"/>
          <w:szCs w:val="20"/>
        </w:rPr>
        <w:t>a non-contiguous resource across two DL-SBs is counted as a single measurement resource</w:t>
      </w:r>
      <w:r>
        <w:rPr>
          <w:b/>
          <w:bCs/>
          <w:i/>
          <w:iCs/>
          <w:sz w:val="20"/>
          <w:szCs w:val="20"/>
        </w:rPr>
        <w:t xml:space="preserve">. </w:t>
      </w:r>
    </w:p>
    <w:p w14:paraId="63C6AE57" w14:textId="52422C7E" w:rsidR="00873AF0" w:rsidRDefault="00873AF0" w:rsidP="00252A02">
      <w:pPr>
        <w:pStyle w:val="Heading3"/>
      </w:pPr>
      <w:r>
        <w:t xml:space="preserve">Measurement Reporting Configuration </w:t>
      </w:r>
    </w:p>
    <w:p w14:paraId="7B3D842C" w14:textId="27F0904E" w:rsidR="00873AF0" w:rsidRPr="00B56D88" w:rsidRDefault="00873AF0" w:rsidP="005F74B4">
      <w:pPr>
        <w:pStyle w:val="Heading4"/>
      </w:pPr>
      <w:r w:rsidRPr="00B56D88">
        <w:t xml:space="preserve">Time Domain </w:t>
      </w:r>
      <w:r w:rsidR="00691AC3" w:rsidRPr="00B56D88">
        <w:t xml:space="preserve">Behaviour for L1 UE-to-UE </w:t>
      </w:r>
      <w:r w:rsidR="005F74B4" w:rsidRPr="00B56D88">
        <w:t xml:space="preserve">CLI </w:t>
      </w:r>
      <w:r w:rsidRPr="00B56D88">
        <w:t xml:space="preserve">Reporting </w:t>
      </w:r>
    </w:p>
    <w:p w14:paraId="02CF2BB5" w14:textId="77777777" w:rsidR="00B56D88" w:rsidRDefault="00A77901" w:rsidP="001F5E34">
      <w:pPr>
        <w:spacing w:after="0"/>
        <w:jc w:val="both"/>
      </w:pPr>
      <w:r w:rsidRPr="00A77901">
        <w:t>In the WID [1], RAN1 agreed to support at least aperiodic reporting for L1 based UE-to-UE CLI.</w:t>
      </w:r>
      <w:r w:rsidR="00C80956">
        <w:t xml:space="preserve"> </w:t>
      </w:r>
      <w:r w:rsidR="00B56D88">
        <w:t xml:space="preserve">It needs to be determined whether periodic and semi-persistent reporting can additionally be supported. </w:t>
      </w:r>
    </w:p>
    <w:p w14:paraId="209A1857" w14:textId="77777777" w:rsidR="00B56D88" w:rsidRDefault="00B56D88" w:rsidP="001F5E34">
      <w:pPr>
        <w:spacing w:after="0"/>
        <w:jc w:val="both"/>
      </w:pPr>
    </w:p>
    <w:p w14:paraId="2C243F7A" w14:textId="60CC81BD" w:rsidR="00C80956" w:rsidRDefault="00C80956" w:rsidP="001F5E34">
      <w:pPr>
        <w:spacing w:after="0"/>
        <w:jc w:val="both"/>
      </w:pPr>
      <w:r w:rsidRPr="00C80956">
        <w:t xml:space="preserve">We have the following views on </w:t>
      </w:r>
      <w:r>
        <w:t xml:space="preserve">time domain behavior of L1 </w:t>
      </w:r>
      <w:r w:rsidRPr="00C80956">
        <w:t xml:space="preserve">SRS-RSRP and </w:t>
      </w:r>
      <w:r>
        <w:t xml:space="preserve">L1 </w:t>
      </w:r>
      <w:r w:rsidRPr="00C80956">
        <w:t>CLI-RSSI</w:t>
      </w:r>
      <w:r>
        <w:t xml:space="preserve"> reporting</w:t>
      </w:r>
      <w:r w:rsidRPr="00C80956">
        <w:t>.</w:t>
      </w:r>
      <w:r>
        <w:t xml:space="preserve"> </w:t>
      </w:r>
    </w:p>
    <w:p w14:paraId="6C762D5E" w14:textId="47655C4D" w:rsidR="009D62EA" w:rsidRDefault="00691AC3" w:rsidP="00F00BA9">
      <w:pPr>
        <w:pStyle w:val="ListParagraph"/>
        <w:numPr>
          <w:ilvl w:val="0"/>
          <w:numId w:val="15"/>
        </w:numPr>
        <w:jc w:val="both"/>
        <w:rPr>
          <w:sz w:val="20"/>
          <w:szCs w:val="20"/>
        </w:rPr>
      </w:pPr>
      <w:r>
        <w:rPr>
          <w:b/>
          <w:bCs/>
          <w:sz w:val="20"/>
          <w:szCs w:val="20"/>
          <w:u w:val="single"/>
        </w:rPr>
        <w:t>A</w:t>
      </w:r>
      <w:r w:rsidR="00346D23">
        <w:rPr>
          <w:b/>
          <w:bCs/>
          <w:sz w:val="20"/>
          <w:szCs w:val="20"/>
          <w:u w:val="single"/>
        </w:rPr>
        <w:t>p</w:t>
      </w:r>
      <w:r w:rsidR="00745AAA" w:rsidRPr="006D5185">
        <w:rPr>
          <w:b/>
          <w:bCs/>
          <w:sz w:val="20"/>
          <w:szCs w:val="20"/>
          <w:u w:val="single"/>
        </w:rPr>
        <w:t xml:space="preserve">eriodic </w:t>
      </w:r>
      <w:r>
        <w:rPr>
          <w:b/>
          <w:bCs/>
          <w:sz w:val="20"/>
          <w:szCs w:val="20"/>
          <w:u w:val="single"/>
        </w:rPr>
        <w:t>Reporting</w:t>
      </w:r>
      <w:r w:rsidR="00745AAA">
        <w:rPr>
          <w:sz w:val="20"/>
          <w:szCs w:val="20"/>
        </w:rPr>
        <w:t xml:space="preserve">: </w:t>
      </w:r>
    </w:p>
    <w:p w14:paraId="1A094C9D" w14:textId="5C78A38D" w:rsidR="00D3112A" w:rsidRDefault="00D3112A" w:rsidP="00F00BA9">
      <w:pPr>
        <w:pStyle w:val="ListParagraph"/>
        <w:numPr>
          <w:ilvl w:val="1"/>
          <w:numId w:val="15"/>
        </w:numPr>
        <w:jc w:val="both"/>
        <w:rPr>
          <w:sz w:val="20"/>
          <w:szCs w:val="20"/>
        </w:rPr>
      </w:pPr>
      <w:r w:rsidRPr="00D3112A">
        <w:rPr>
          <w:b/>
          <w:bCs/>
          <w:sz w:val="20"/>
          <w:szCs w:val="20"/>
          <w:u w:val="single"/>
        </w:rPr>
        <w:t>Aperiodic Triggering at Aggressor UE:</w:t>
      </w:r>
      <w:r w:rsidR="00636769">
        <w:rPr>
          <w:sz w:val="20"/>
          <w:szCs w:val="20"/>
        </w:rPr>
        <w:t xml:space="preserve"> </w:t>
      </w:r>
      <w:r>
        <w:rPr>
          <w:sz w:val="20"/>
          <w:szCs w:val="20"/>
        </w:rPr>
        <w:t xml:space="preserve">For SRS-RSRP the </w:t>
      </w:r>
      <w:r w:rsidR="00F539C3">
        <w:rPr>
          <w:sz w:val="20"/>
          <w:szCs w:val="20"/>
        </w:rPr>
        <w:t>network</w:t>
      </w:r>
      <w:r>
        <w:rPr>
          <w:sz w:val="20"/>
          <w:szCs w:val="20"/>
        </w:rPr>
        <w:t xml:space="preserve"> does not have any information on which UEs are the aggressors UEs for a particular victim UE. Therefore, </w:t>
      </w:r>
      <w:r w:rsidR="00F539C3">
        <w:rPr>
          <w:sz w:val="20"/>
          <w:szCs w:val="20"/>
        </w:rPr>
        <w:t>network</w:t>
      </w:r>
      <w:r>
        <w:rPr>
          <w:sz w:val="20"/>
          <w:szCs w:val="20"/>
        </w:rPr>
        <w:t xml:space="preserve"> cannot accurately determine the UE for whom aperiodic SRS transmission must be triggered. Thus,</w:t>
      </w:r>
      <w:r w:rsidR="00F539C3">
        <w:rPr>
          <w:sz w:val="20"/>
          <w:szCs w:val="20"/>
        </w:rPr>
        <w:t xml:space="preserve"> network</w:t>
      </w:r>
      <w:r>
        <w:rPr>
          <w:sz w:val="20"/>
          <w:szCs w:val="20"/>
        </w:rPr>
        <w:t xml:space="preserve"> needs to trigger SRS transmission for multiple UEs, some of whom may not be actual aggressor UEs. Such an approach is costly in terms of DL control overhead.  </w:t>
      </w:r>
    </w:p>
    <w:p w14:paraId="52806096" w14:textId="675476A8" w:rsidR="009D62EA" w:rsidRDefault="00BE315A" w:rsidP="00F00BA9">
      <w:pPr>
        <w:pStyle w:val="ListParagraph"/>
        <w:numPr>
          <w:ilvl w:val="1"/>
          <w:numId w:val="15"/>
        </w:numPr>
        <w:jc w:val="both"/>
        <w:rPr>
          <w:sz w:val="20"/>
          <w:szCs w:val="20"/>
        </w:rPr>
      </w:pPr>
      <w:r w:rsidRPr="00BE315A">
        <w:rPr>
          <w:b/>
          <w:bCs/>
          <w:sz w:val="20"/>
          <w:szCs w:val="20"/>
          <w:u w:val="single"/>
        </w:rPr>
        <w:t>Aperiodic Triggering at Victim UE</w:t>
      </w:r>
      <w:r>
        <w:rPr>
          <w:sz w:val="20"/>
          <w:szCs w:val="20"/>
        </w:rPr>
        <w:t xml:space="preserve">: </w:t>
      </w:r>
      <w:r w:rsidR="00BD67BB">
        <w:rPr>
          <w:sz w:val="20"/>
          <w:szCs w:val="20"/>
        </w:rPr>
        <w:t>Unlike CSI reporting</w:t>
      </w:r>
      <w:r w:rsidR="009D62EA">
        <w:rPr>
          <w:sz w:val="20"/>
          <w:szCs w:val="20"/>
        </w:rPr>
        <w:t>,</w:t>
      </w:r>
      <w:r w:rsidR="006944DA">
        <w:rPr>
          <w:sz w:val="20"/>
          <w:szCs w:val="20"/>
        </w:rPr>
        <w:t xml:space="preserve"> </w:t>
      </w:r>
      <w:r w:rsidR="00C415A0">
        <w:rPr>
          <w:sz w:val="20"/>
          <w:szCs w:val="20"/>
        </w:rPr>
        <w:t>network</w:t>
      </w:r>
      <w:r w:rsidR="009D62EA">
        <w:rPr>
          <w:sz w:val="20"/>
          <w:szCs w:val="20"/>
        </w:rPr>
        <w:t xml:space="preserve"> </w:t>
      </w:r>
      <w:r>
        <w:rPr>
          <w:sz w:val="20"/>
          <w:szCs w:val="20"/>
        </w:rPr>
        <w:t>has no</w:t>
      </w:r>
      <w:r w:rsidR="009D62EA">
        <w:rPr>
          <w:sz w:val="20"/>
          <w:szCs w:val="20"/>
        </w:rPr>
        <w:t xml:space="preserve"> reliable information based on which it will trigger aperiodic </w:t>
      </w:r>
      <w:r w:rsidR="00BD67BB">
        <w:rPr>
          <w:sz w:val="20"/>
          <w:szCs w:val="20"/>
        </w:rPr>
        <w:t xml:space="preserve">UE-to-UE </w:t>
      </w:r>
      <w:r w:rsidR="009D62EA">
        <w:rPr>
          <w:sz w:val="20"/>
          <w:szCs w:val="20"/>
        </w:rPr>
        <w:t>CLI reporting.</w:t>
      </w:r>
      <w:r w:rsidR="00BD67BB">
        <w:rPr>
          <w:sz w:val="20"/>
          <w:szCs w:val="20"/>
        </w:rPr>
        <w:t xml:space="preserve"> This is because UE-to-UE CLI is between UEs rather than CSI which represents the channel condition between gNB and UE.</w:t>
      </w:r>
      <w:r w:rsidR="009D62EA">
        <w:rPr>
          <w:sz w:val="20"/>
          <w:szCs w:val="20"/>
        </w:rPr>
        <w:t xml:space="preserve"> One way is </w:t>
      </w:r>
      <w:r>
        <w:rPr>
          <w:sz w:val="20"/>
          <w:szCs w:val="20"/>
        </w:rPr>
        <w:t xml:space="preserve">to trigger aperiodic CLI reporting after receiving a number of </w:t>
      </w:r>
      <w:r w:rsidR="009D62EA">
        <w:rPr>
          <w:sz w:val="20"/>
          <w:szCs w:val="20"/>
        </w:rPr>
        <w:t>NACKs</w:t>
      </w:r>
      <w:r>
        <w:rPr>
          <w:sz w:val="20"/>
          <w:szCs w:val="20"/>
        </w:rPr>
        <w:t xml:space="preserve"> continuously f</w:t>
      </w:r>
      <w:r w:rsidR="000A5073">
        <w:rPr>
          <w:sz w:val="20"/>
          <w:szCs w:val="20"/>
        </w:rPr>
        <w:t>rom</w:t>
      </w:r>
      <w:r>
        <w:rPr>
          <w:sz w:val="20"/>
          <w:szCs w:val="20"/>
        </w:rPr>
        <w:t xml:space="preserve"> a victim UE</w:t>
      </w:r>
      <w:r w:rsidR="00874EA6">
        <w:rPr>
          <w:sz w:val="20"/>
          <w:szCs w:val="20"/>
        </w:rPr>
        <w:t>. However, this is a</w:t>
      </w:r>
      <w:r w:rsidR="009D62EA">
        <w:rPr>
          <w:sz w:val="20"/>
          <w:szCs w:val="20"/>
        </w:rPr>
        <w:t xml:space="preserve"> slow process and cost spectral efficiency loss.  </w:t>
      </w:r>
    </w:p>
    <w:p w14:paraId="079535C1" w14:textId="4A41B260" w:rsidR="00745AAA" w:rsidRPr="00636769" w:rsidRDefault="00BE315A" w:rsidP="00BE315A">
      <w:pPr>
        <w:pStyle w:val="ListParagraph"/>
        <w:jc w:val="both"/>
        <w:rPr>
          <w:sz w:val="20"/>
          <w:szCs w:val="20"/>
        </w:rPr>
      </w:pPr>
      <w:r>
        <w:rPr>
          <w:sz w:val="20"/>
          <w:szCs w:val="20"/>
        </w:rPr>
        <w:t xml:space="preserve">In our view, due to the issues with triggering mechanism for both aggressor and victim UEs, aperiodic CLI reporting is not sufficient for L1 UE-to-UE CLI reporting. </w:t>
      </w:r>
    </w:p>
    <w:p w14:paraId="023BF32D" w14:textId="4FF826A4" w:rsidR="00745AAA" w:rsidRPr="00373AB2" w:rsidRDefault="00691AC3" w:rsidP="00F00BA9">
      <w:pPr>
        <w:pStyle w:val="ListParagraph"/>
        <w:numPr>
          <w:ilvl w:val="0"/>
          <w:numId w:val="15"/>
        </w:numPr>
        <w:jc w:val="both"/>
        <w:rPr>
          <w:sz w:val="20"/>
          <w:szCs w:val="20"/>
        </w:rPr>
      </w:pPr>
      <w:r>
        <w:rPr>
          <w:b/>
          <w:bCs/>
          <w:sz w:val="20"/>
          <w:szCs w:val="20"/>
          <w:u w:val="single"/>
        </w:rPr>
        <w:t>P</w:t>
      </w:r>
      <w:r w:rsidR="00745AAA" w:rsidRPr="006D5185">
        <w:rPr>
          <w:b/>
          <w:bCs/>
          <w:sz w:val="20"/>
          <w:szCs w:val="20"/>
          <w:u w:val="single"/>
        </w:rPr>
        <w:t xml:space="preserve">eriodic </w:t>
      </w:r>
      <w:r>
        <w:rPr>
          <w:b/>
          <w:bCs/>
          <w:sz w:val="20"/>
          <w:szCs w:val="20"/>
          <w:u w:val="single"/>
        </w:rPr>
        <w:t>Reporting</w:t>
      </w:r>
      <w:r w:rsidR="00745AAA">
        <w:rPr>
          <w:sz w:val="20"/>
          <w:szCs w:val="20"/>
        </w:rPr>
        <w:t xml:space="preserve">: </w:t>
      </w:r>
      <w:r w:rsidR="00875CA6">
        <w:rPr>
          <w:sz w:val="20"/>
          <w:szCs w:val="20"/>
        </w:rPr>
        <w:t>P</w:t>
      </w:r>
      <w:r w:rsidR="00373AB2">
        <w:rPr>
          <w:sz w:val="20"/>
          <w:szCs w:val="20"/>
        </w:rPr>
        <w:t xml:space="preserve">eriodic </w:t>
      </w:r>
      <w:r w:rsidR="00875CA6">
        <w:rPr>
          <w:sz w:val="20"/>
          <w:szCs w:val="20"/>
        </w:rPr>
        <w:t xml:space="preserve">L1 UE-to-UE CLI </w:t>
      </w:r>
      <w:r w:rsidR="00373AB2">
        <w:rPr>
          <w:sz w:val="20"/>
          <w:szCs w:val="20"/>
        </w:rPr>
        <w:t xml:space="preserve">reporting </w:t>
      </w:r>
      <w:r w:rsidR="008654B8">
        <w:rPr>
          <w:sz w:val="20"/>
          <w:szCs w:val="20"/>
        </w:rPr>
        <w:t>eliminates</w:t>
      </w:r>
      <w:r w:rsidR="00373AB2">
        <w:rPr>
          <w:sz w:val="20"/>
          <w:szCs w:val="20"/>
        </w:rPr>
        <w:t xml:space="preserve"> the issues outlined above regarding the triggering mechanism of aperiodic CLI reporting. In the case of the aggressor UE, the </w:t>
      </w:r>
      <w:r w:rsidR="001107ED">
        <w:rPr>
          <w:sz w:val="20"/>
          <w:szCs w:val="20"/>
        </w:rPr>
        <w:t>network</w:t>
      </w:r>
      <w:r w:rsidR="00373AB2">
        <w:rPr>
          <w:sz w:val="20"/>
          <w:szCs w:val="20"/>
        </w:rPr>
        <w:t xml:space="preserve"> does not need to trigger </w:t>
      </w:r>
      <w:r w:rsidR="0054241C">
        <w:rPr>
          <w:sz w:val="20"/>
          <w:szCs w:val="20"/>
        </w:rPr>
        <w:t xml:space="preserve">SRS transmission by </w:t>
      </w:r>
      <w:r w:rsidR="00373AB2">
        <w:rPr>
          <w:sz w:val="20"/>
          <w:szCs w:val="20"/>
        </w:rPr>
        <w:t xml:space="preserve">specific UE for SRS-RSRP measurement, which implies no DL control overhead. In the case of the victim UE, periodic reporting enables UE to occasionally update </w:t>
      </w:r>
      <w:r w:rsidR="001107ED">
        <w:rPr>
          <w:sz w:val="20"/>
          <w:szCs w:val="20"/>
        </w:rPr>
        <w:t>network</w:t>
      </w:r>
      <w:r w:rsidR="00373AB2">
        <w:rPr>
          <w:sz w:val="20"/>
          <w:szCs w:val="20"/>
        </w:rPr>
        <w:t xml:space="preserve"> </w:t>
      </w:r>
      <w:r w:rsidR="00386FBE">
        <w:rPr>
          <w:sz w:val="20"/>
          <w:szCs w:val="20"/>
        </w:rPr>
        <w:t>of</w:t>
      </w:r>
      <w:r w:rsidR="00373AB2">
        <w:rPr>
          <w:sz w:val="20"/>
          <w:szCs w:val="20"/>
        </w:rPr>
        <w:t xml:space="preserve"> the CLI status, without waiting for </w:t>
      </w:r>
      <w:r w:rsidR="001107ED">
        <w:rPr>
          <w:sz w:val="20"/>
          <w:szCs w:val="20"/>
        </w:rPr>
        <w:t>network</w:t>
      </w:r>
      <w:r w:rsidR="00373AB2">
        <w:rPr>
          <w:sz w:val="20"/>
          <w:szCs w:val="20"/>
        </w:rPr>
        <w:t xml:space="preserve"> in</w:t>
      </w:r>
      <w:r w:rsidR="00875CA6">
        <w:rPr>
          <w:sz w:val="20"/>
          <w:szCs w:val="20"/>
        </w:rPr>
        <w:t>s</w:t>
      </w:r>
      <w:r w:rsidR="00373AB2">
        <w:rPr>
          <w:sz w:val="20"/>
          <w:szCs w:val="20"/>
        </w:rPr>
        <w:t xml:space="preserve">truction for each individual CLI report. Therefore, periodic CLI reporting should be supported in addition to aperiodic CLI reporting. </w:t>
      </w:r>
      <w:r w:rsidR="00386FBE">
        <w:rPr>
          <w:sz w:val="20"/>
          <w:szCs w:val="20"/>
        </w:rPr>
        <w:t xml:space="preserve">As in the existing CSI framework, </w:t>
      </w:r>
      <w:r w:rsidR="00BB3CA0" w:rsidRPr="00373AB2">
        <w:rPr>
          <w:sz w:val="20"/>
          <w:szCs w:val="20"/>
        </w:rPr>
        <w:t>PUCCH resources can be used for periodic L1 SRS-RSRP and L1 CLI-RSSI</w:t>
      </w:r>
      <w:r w:rsidR="00386FBE">
        <w:rPr>
          <w:sz w:val="20"/>
          <w:szCs w:val="20"/>
        </w:rPr>
        <w:t xml:space="preserve"> </w:t>
      </w:r>
      <w:r w:rsidR="00386FBE" w:rsidRPr="00373AB2">
        <w:rPr>
          <w:sz w:val="20"/>
          <w:szCs w:val="20"/>
        </w:rPr>
        <w:t>reporting</w:t>
      </w:r>
      <w:r w:rsidR="00BB3CA0" w:rsidRPr="00373AB2">
        <w:rPr>
          <w:sz w:val="20"/>
          <w:szCs w:val="20"/>
        </w:rPr>
        <w:t xml:space="preserve">. </w:t>
      </w:r>
      <w:r w:rsidR="009C4677">
        <w:rPr>
          <w:sz w:val="20"/>
          <w:szCs w:val="20"/>
        </w:rPr>
        <w:t xml:space="preserve"> </w:t>
      </w:r>
    </w:p>
    <w:p w14:paraId="24C32694" w14:textId="61D5A1E2" w:rsidR="00BE315A" w:rsidRPr="00BE315A" w:rsidRDefault="00745AAA" w:rsidP="00F00BA9">
      <w:pPr>
        <w:pStyle w:val="ListParagraph"/>
        <w:numPr>
          <w:ilvl w:val="0"/>
          <w:numId w:val="15"/>
        </w:numPr>
        <w:jc w:val="both"/>
        <w:rPr>
          <w:sz w:val="16"/>
          <w:szCs w:val="16"/>
        </w:rPr>
      </w:pPr>
      <w:r w:rsidRPr="006D5185">
        <w:rPr>
          <w:b/>
          <w:bCs/>
          <w:sz w:val="20"/>
          <w:szCs w:val="20"/>
          <w:u w:val="single"/>
        </w:rPr>
        <w:t xml:space="preserve">Semi-persistent </w:t>
      </w:r>
      <w:r w:rsidR="00691AC3">
        <w:rPr>
          <w:b/>
          <w:bCs/>
          <w:sz w:val="20"/>
          <w:szCs w:val="20"/>
          <w:u w:val="single"/>
        </w:rPr>
        <w:t>Reporting</w:t>
      </w:r>
      <w:r>
        <w:rPr>
          <w:sz w:val="20"/>
          <w:szCs w:val="20"/>
        </w:rPr>
        <w:t>:</w:t>
      </w:r>
      <w:r w:rsidR="00691AC3">
        <w:rPr>
          <w:sz w:val="20"/>
          <w:szCs w:val="20"/>
        </w:rPr>
        <w:t xml:space="preserve"> </w:t>
      </w:r>
      <w:r w:rsidR="00BB3CA0" w:rsidRPr="00BB3CA0">
        <w:rPr>
          <w:sz w:val="20"/>
          <w:szCs w:val="20"/>
        </w:rPr>
        <w:t xml:space="preserve">Due to the MAC CE signalling required to activate/deactivate semi-persistent L1 SRS-RSRP </w:t>
      </w:r>
      <w:r w:rsidR="00BB3CA0">
        <w:rPr>
          <w:sz w:val="20"/>
          <w:szCs w:val="20"/>
        </w:rPr>
        <w:t xml:space="preserve">and L1 CLI-RSSI </w:t>
      </w:r>
      <w:r w:rsidR="00BB3CA0" w:rsidRPr="00BB3CA0">
        <w:rPr>
          <w:sz w:val="20"/>
          <w:szCs w:val="20"/>
        </w:rPr>
        <w:t xml:space="preserve">reporting, we prefer to deprioritize semi-persistent reporting for L1 </w:t>
      </w:r>
      <w:r w:rsidR="00BB3CA0">
        <w:rPr>
          <w:sz w:val="20"/>
          <w:szCs w:val="20"/>
        </w:rPr>
        <w:t>UE-to-UE CLI</w:t>
      </w:r>
      <w:r w:rsidR="00BB3CA0" w:rsidRPr="00BB3CA0">
        <w:rPr>
          <w:sz w:val="20"/>
          <w:szCs w:val="20"/>
        </w:rPr>
        <w:t xml:space="preserve">. </w:t>
      </w:r>
    </w:p>
    <w:p w14:paraId="3B42B579" w14:textId="6A4C801B" w:rsidR="00BE315A" w:rsidRPr="00875CA6" w:rsidRDefault="00BE315A" w:rsidP="00F00BA9">
      <w:pPr>
        <w:pStyle w:val="ListParagraph"/>
        <w:numPr>
          <w:ilvl w:val="0"/>
          <w:numId w:val="24"/>
        </w:numPr>
        <w:snapToGrid w:val="0"/>
        <w:contextualSpacing w:val="0"/>
        <w:jc w:val="both"/>
        <w:rPr>
          <w:b/>
          <w:bCs/>
          <w:i/>
          <w:iCs/>
          <w:sz w:val="20"/>
          <w:szCs w:val="20"/>
          <w:bdr w:val="none" w:sz="0" w:space="0" w:color="auto" w:frame="1"/>
          <w:lang w:val="en-GB"/>
        </w:rPr>
      </w:pPr>
      <w:r w:rsidRPr="00BE315A">
        <w:rPr>
          <w:b/>
          <w:bCs/>
          <w:i/>
          <w:iCs/>
          <w:sz w:val="20"/>
          <w:szCs w:val="20"/>
          <w:lang w:val="en-GB"/>
        </w:rPr>
        <w:t>Due to issues with triggering mechanism for both aggressor and victim UEs, aperiodic CLI reporting is not sufficient for L1 UE-to-UE CLI reporting</w:t>
      </w:r>
      <w:r w:rsidRPr="000D401B">
        <w:rPr>
          <w:b/>
          <w:bCs/>
          <w:i/>
          <w:iCs/>
          <w:sz w:val="20"/>
          <w:szCs w:val="20"/>
          <w:lang w:val="en-GB"/>
        </w:rPr>
        <w:t>.</w:t>
      </w:r>
    </w:p>
    <w:p w14:paraId="281681A9" w14:textId="046A3E32" w:rsidR="00875CA6" w:rsidRPr="00875CA6" w:rsidRDefault="00875CA6" w:rsidP="00F00BA9">
      <w:pPr>
        <w:pStyle w:val="ListParagraph"/>
        <w:numPr>
          <w:ilvl w:val="0"/>
          <w:numId w:val="24"/>
        </w:numPr>
        <w:snapToGrid w:val="0"/>
        <w:contextualSpacing w:val="0"/>
        <w:jc w:val="both"/>
        <w:rPr>
          <w:b/>
          <w:bCs/>
          <w:i/>
          <w:iCs/>
          <w:sz w:val="20"/>
          <w:szCs w:val="20"/>
          <w:bdr w:val="none" w:sz="0" w:space="0" w:color="auto" w:frame="1"/>
          <w:lang w:val="en-GB"/>
        </w:rPr>
      </w:pPr>
      <w:r>
        <w:rPr>
          <w:b/>
          <w:bCs/>
          <w:i/>
          <w:iCs/>
          <w:sz w:val="20"/>
          <w:szCs w:val="20"/>
          <w:lang w:val="en-GB"/>
        </w:rPr>
        <w:t xml:space="preserve">For periodic CLI reporting </w:t>
      </w:r>
    </w:p>
    <w:p w14:paraId="4D367CA3" w14:textId="04AF1C29" w:rsidR="00875CA6" w:rsidRPr="00875CA6" w:rsidRDefault="003A0DE1" w:rsidP="00F00BA9">
      <w:pPr>
        <w:pStyle w:val="ListParagraph"/>
        <w:numPr>
          <w:ilvl w:val="0"/>
          <w:numId w:val="16"/>
        </w:numPr>
        <w:snapToGrid w:val="0"/>
        <w:contextualSpacing w:val="0"/>
        <w:jc w:val="both"/>
        <w:rPr>
          <w:b/>
          <w:bCs/>
          <w:i/>
          <w:iCs/>
          <w:sz w:val="20"/>
          <w:szCs w:val="20"/>
          <w:bdr w:val="none" w:sz="0" w:space="0" w:color="auto" w:frame="1"/>
          <w:lang w:val="en-GB"/>
        </w:rPr>
      </w:pPr>
      <w:r>
        <w:rPr>
          <w:b/>
          <w:bCs/>
          <w:i/>
          <w:iCs/>
          <w:sz w:val="20"/>
          <w:szCs w:val="20"/>
          <w:lang w:val="en-GB"/>
        </w:rPr>
        <w:t>N</w:t>
      </w:r>
      <w:r w:rsidR="00362430">
        <w:rPr>
          <w:b/>
          <w:bCs/>
          <w:i/>
          <w:iCs/>
          <w:sz w:val="20"/>
          <w:szCs w:val="20"/>
          <w:lang w:val="en-GB"/>
        </w:rPr>
        <w:t>etwork</w:t>
      </w:r>
      <w:r w:rsidR="00875CA6" w:rsidRPr="00875CA6">
        <w:rPr>
          <w:b/>
          <w:bCs/>
          <w:i/>
          <w:iCs/>
          <w:sz w:val="20"/>
          <w:szCs w:val="20"/>
          <w:lang w:val="en-GB"/>
        </w:rPr>
        <w:t xml:space="preserve"> does not need to trigger specific UE to transmit SRS resources for SRS-RSRP measurement, which implies no DL control overhead</w:t>
      </w:r>
      <w:r w:rsidR="00875CA6" w:rsidRPr="000D401B">
        <w:rPr>
          <w:b/>
          <w:bCs/>
          <w:i/>
          <w:iCs/>
          <w:sz w:val="20"/>
          <w:szCs w:val="20"/>
          <w:lang w:val="en-GB"/>
        </w:rPr>
        <w:t>.</w:t>
      </w:r>
    </w:p>
    <w:p w14:paraId="177F1D91" w14:textId="6A5D1EC2" w:rsidR="00875CA6" w:rsidRPr="00875CA6" w:rsidRDefault="00875CA6" w:rsidP="00F00BA9">
      <w:pPr>
        <w:pStyle w:val="ListParagraph"/>
        <w:numPr>
          <w:ilvl w:val="0"/>
          <w:numId w:val="16"/>
        </w:numPr>
        <w:snapToGrid w:val="0"/>
        <w:contextualSpacing w:val="0"/>
        <w:jc w:val="both"/>
        <w:rPr>
          <w:b/>
          <w:bCs/>
          <w:i/>
          <w:iCs/>
          <w:sz w:val="20"/>
          <w:szCs w:val="20"/>
          <w:bdr w:val="none" w:sz="0" w:space="0" w:color="auto" w:frame="1"/>
          <w:lang w:val="en-GB"/>
        </w:rPr>
      </w:pPr>
      <w:r>
        <w:rPr>
          <w:b/>
          <w:bCs/>
          <w:i/>
          <w:iCs/>
          <w:sz w:val="20"/>
          <w:szCs w:val="20"/>
          <w:bdr w:val="none" w:sz="0" w:space="0" w:color="auto" w:frame="1"/>
          <w:lang w:val="en-GB"/>
        </w:rPr>
        <w:t>Victim UE can</w:t>
      </w:r>
      <w:r w:rsidRPr="00875CA6">
        <w:rPr>
          <w:b/>
          <w:bCs/>
          <w:i/>
          <w:iCs/>
          <w:sz w:val="20"/>
          <w:szCs w:val="20"/>
          <w:bdr w:val="none" w:sz="0" w:space="0" w:color="auto" w:frame="1"/>
          <w:lang w:val="en-GB"/>
        </w:rPr>
        <w:t xml:space="preserve"> occasionally update </w:t>
      </w:r>
      <w:r w:rsidR="00362430">
        <w:rPr>
          <w:b/>
          <w:bCs/>
          <w:i/>
          <w:iCs/>
          <w:sz w:val="20"/>
          <w:szCs w:val="20"/>
          <w:bdr w:val="none" w:sz="0" w:space="0" w:color="auto" w:frame="1"/>
          <w:lang w:val="en-GB"/>
        </w:rPr>
        <w:t>network</w:t>
      </w:r>
      <w:r w:rsidRPr="00875CA6">
        <w:rPr>
          <w:b/>
          <w:bCs/>
          <w:i/>
          <w:iCs/>
          <w:sz w:val="20"/>
          <w:szCs w:val="20"/>
          <w:bdr w:val="none" w:sz="0" w:space="0" w:color="auto" w:frame="1"/>
          <w:lang w:val="en-GB"/>
        </w:rPr>
        <w:t xml:space="preserve"> </w:t>
      </w:r>
      <w:r w:rsidR="005479A2">
        <w:rPr>
          <w:b/>
          <w:bCs/>
          <w:i/>
          <w:iCs/>
          <w:sz w:val="20"/>
          <w:szCs w:val="20"/>
          <w:bdr w:val="none" w:sz="0" w:space="0" w:color="auto" w:frame="1"/>
          <w:lang w:val="en-GB"/>
        </w:rPr>
        <w:t>of</w:t>
      </w:r>
      <w:r w:rsidRPr="00875CA6">
        <w:rPr>
          <w:b/>
          <w:bCs/>
          <w:i/>
          <w:iCs/>
          <w:sz w:val="20"/>
          <w:szCs w:val="20"/>
          <w:bdr w:val="none" w:sz="0" w:space="0" w:color="auto" w:frame="1"/>
          <w:lang w:val="en-GB"/>
        </w:rPr>
        <w:t xml:space="preserve"> the CLI status, without waiting for </w:t>
      </w:r>
      <w:r w:rsidR="00362430">
        <w:rPr>
          <w:b/>
          <w:bCs/>
          <w:i/>
          <w:iCs/>
          <w:sz w:val="20"/>
          <w:szCs w:val="20"/>
          <w:bdr w:val="none" w:sz="0" w:space="0" w:color="auto" w:frame="1"/>
          <w:lang w:val="en-GB"/>
        </w:rPr>
        <w:t>network</w:t>
      </w:r>
      <w:r w:rsidRPr="00875CA6">
        <w:rPr>
          <w:b/>
          <w:bCs/>
          <w:i/>
          <w:iCs/>
          <w:sz w:val="20"/>
          <w:szCs w:val="20"/>
          <w:bdr w:val="none" w:sz="0" w:space="0" w:color="auto" w:frame="1"/>
          <w:lang w:val="en-GB"/>
        </w:rPr>
        <w:t xml:space="preserve"> instruction for each individual CLI report</w:t>
      </w:r>
      <w:r>
        <w:rPr>
          <w:b/>
          <w:bCs/>
          <w:i/>
          <w:iCs/>
          <w:sz w:val="20"/>
          <w:szCs w:val="20"/>
          <w:bdr w:val="none" w:sz="0" w:space="0" w:color="auto" w:frame="1"/>
          <w:lang w:val="en-GB"/>
        </w:rPr>
        <w:t xml:space="preserve">. </w:t>
      </w:r>
    </w:p>
    <w:p w14:paraId="54DE8F1A" w14:textId="2DE4ECA2" w:rsidR="0024665B" w:rsidRDefault="0024665B" w:rsidP="00F00BA9">
      <w:pPr>
        <w:pStyle w:val="ListParagraph"/>
        <w:numPr>
          <w:ilvl w:val="0"/>
          <w:numId w:val="23"/>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upport</w:t>
      </w:r>
      <w:r>
        <w:rPr>
          <w:rFonts w:cstheme="minorHAnsi"/>
          <w:b/>
          <w:bCs/>
          <w:i/>
          <w:iCs/>
          <w:sz w:val="20"/>
          <w:szCs w:val="20"/>
          <w:lang w:val="en-GB"/>
        </w:rPr>
        <w:t xml:space="preserve"> periodic </w:t>
      </w:r>
      <w:bookmarkStart w:id="16" w:name="OLE_LINK4"/>
      <w:r>
        <w:rPr>
          <w:rFonts w:cstheme="minorHAnsi"/>
          <w:b/>
          <w:bCs/>
          <w:i/>
          <w:iCs/>
          <w:sz w:val="20"/>
          <w:szCs w:val="20"/>
          <w:lang w:val="en-GB"/>
        </w:rPr>
        <w:t>L1 SRS-RSRP</w:t>
      </w:r>
      <w:r>
        <w:rPr>
          <w:b/>
          <w:bCs/>
          <w:i/>
          <w:iCs/>
          <w:sz w:val="20"/>
          <w:szCs w:val="20"/>
          <w:lang w:val="en-GB"/>
        </w:rPr>
        <w:t xml:space="preserve"> and L1 CLI-RSSI reporting</w:t>
      </w:r>
      <w:r w:rsidR="003417C0">
        <w:rPr>
          <w:b/>
          <w:bCs/>
          <w:i/>
          <w:iCs/>
          <w:sz w:val="20"/>
          <w:szCs w:val="20"/>
          <w:lang w:val="en-GB"/>
        </w:rPr>
        <w:t xml:space="preserve"> on PUCCH</w:t>
      </w:r>
      <w:bookmarkEnd w:id="16"/>
      <w:r>
        <w:rPr>
          <w:b/>
          <w:bCs/>
          <w:i/>
          <w:iCs/>
          <w:sz w:val="20"/>
          <w:szCs w:val="20"/>
          <w:lang w:val="en-GB"/>
        </w:rPr>
        <w:t>.</w:t>
      </w:r>
    </w:p>
    <w:p w14:paraId="05980FD9" w14:textId="3A85CB8D" w:rsidR="005A38E7" w:rsidRPr="000D3F6F" w:rsidRDefault="0024665B" w:rsidP="00F00BA9">
      <w:pPr>
        <w:pStyle w:val="ListParagraph"/>
        <w:numPr>
          <w:ilvl w:val="0"/>
          <w:numId w:val="23"/>
        </w:numPr>
        <w:spacing w:after="60"/>
        <w:jc w:val="both"/>
        <w:rPr>
          <w:b/>
          <w:bCs/>
          <w:i/>
          <w:iCs/>
          <w:sz w:val="20"/>
          <w:szCs w:val="20"/>
          <w:lang w:val="en-GB"/>
        </w:rPr>
      </w:pPr>
      <w:r>
        <w:rPr>
          <w:b/>
          <w:bCs/>
          <w:i/>
          <w:iCs/>
          <w:sz w:val="20"/>
          <w:szCs w:val="20"/>
          <w:lang w:val="en-GB"/>
        </w:rPr>
        <w:t xml:space="preserve">Do not support semi-persistent </w:t>
      </w:r>
      <w:r>
        <w:rPr>
          <w:rFonts w:cstheme="minorHAnsi"/>
          <w:b/>
          <w:bCs/>
          <w:i/>
          <w:iCs/>
          <w:sz w:val="20"/>
          <w:szCs w:val="20"/>
          <w:lang w:val="en-GB"/>
        </w:rPr>
        <w:t>L1 SRS-RSRP</w:t>
      </w:r>
      <w:r>
        <w:rPr>
          <w:b/>
          <w:bCs/>
          <w:i/>
          <w:iCs/>
          <w:sz w:val="20"/>
          <w:szCs w:val="20"/>
          <w:lang w:val="en-GB"/>
        </w:rPr>
        <w:t xml:space="preserve"> and L1 CLI-RSSI reporting. </w:t>
      </w:r>
    </w:p>
    <w:p w14:paraId="50FCBC7D" w14:textId="7A07337F" w:rsidR="00906CA1" w:rsidRPr="000D3F6F" w:rsidRDefault="00906CA1" w:rsidP="00906CA1">
      <w:pPr>
        <w:pStyle w:val="Heading4"/>
      </w:pPr>
      <w:r w:rsidRPr="000D3F6F">
        <w:t>Tim</w:t>
      </w:r>
      <w:r w:rsidR="00065B2C">
        <w:t xml:space="preserve">ing for L1 </w:t>
      </w:r>
      <w:r w:rsidR="00292539">
        <w:t>SRS-RSRP</w:t>
      </w:r>
      <w:r w:rsidR="00065B2C">
        <w:t xml:space="preserve"> Measurement </w:t>
      </w:r>
      <w:r w:rsidRPr="000D3F6F">
        <w:t xml:space="preserve"> </w:t>
      </w:r>
    </w:p>
    <w:tbl>
      <w:tblPr>
        <w:tblStyle w:val="TableGrid"/>
        <w:tblW w:w="0" w:type="auto"/>
        <w:tblInd w:w="108" w:type="dxa"/>
        <w:tblLook w:val="04A0" w:firstRow="1" w:lastRow="0" w:firstColumn="1" w:lastColumn="0" w:noHBand="0" w:noVBand="1"/>
      </w:tblPr>
      <w:tblGrid>
        <w:gridCol w:w="9639"/>
      </w:tblGrid>
      <w:tr w:rsidR="00906CA1" w14:paraId="4BF97867" w14:textId="77777777" w:rsidTr="00906CA1">
        <w:tc>
          <w:tcPr>
            <w:tcW w:w="9639" w:type="dxa"/>
            <w:tcBorders>
              <w:top w:val="single" w:sz="4" w:space="0" w:color="auto"/>
              <w:left w:val="single" w:sz="4" w:space="0" w:color="auto"/>
              <w:bottom w:val="single" w:sz="4" w:space="0" w:color="auto"/>
              <w:right w:val="single" w:sz="4" w:space="0" w:color="auto"/>
            </w:tcBorders>
            <w:hideMark/>
          </w:tcPr>
          <w:p w14:paraId="10CE6D45" w14:textId="77777777" w:rsidR="00906CA1" w:rsidRDefault="00906CA1" w:rsidP="00906CA1">
            <w:pPr>
              <w:spacing w:after="0"/>
              <w:rPr>
                <w:b/>
                <w:bCs/>
              </w:rPr>
            </w:pPr>
            <w:r>
              <w:rPr>
                <w:b/>
                <w:bCs/>
                <w:highlight w:val="green"/>
              </w:rPr>
              <w:t>Agreement</w:t>
            </w:r>
          </w:p>
          <w:p w14:paraId="5A429980" w14:textId="77777777" w:rsidR="00906CA1" w:rsidRDefault="00906CA1" w:rsidP="00906CA1">
            <w:pPr>
              <w:spacing w:after="0"/>
            </w:pPr>
            <w:r>
              <w:t>For L1 CLI-RSSI measurement, DL timing is used for Method #1 (UE measures RSSI within DL subband).</w:t>
            </w:r>
          </w:p>
          <w:p w14:paraId="7804A193" w14:textId="77777777" w:rsidR="00906CA1" w:rsidRDefault="00906CA1" w:rsidP="00906CA1">
            <w:pPr>
              <w:spacing w:after="0"/>
            </w:pPr>
          </w:p>
          <w:p w14:paraId="58A6CC2C" w14:textId="77777777" w:rsidR="00906CA1" w:rsidRPr="00906CA1" w:rsidRDefault="00906CA1" w:rsidP="00906CA1">
            <w:pPr>
              <w:spacing w:after="0"/>
              <w:rPr>
                <w:b/>
                <w:bCs/>
              </w:rPr>
            </w:pPr>
            <w:r w:rsidRPr="00906CA1">
              <w:rPr>
                <w:b/>
                <w:bCs/>
              </w:rPr>
              <w:t>Proposal 2-14</w:t>
            </w:r>
          </w:p>
          <w:p w14:paraId="11F3A38E" w14:textId="77777777" w:rsidR="00906CA1" w:rsidRPr="00906CA1" w:rsidRDefault="00906CA1" w:rsidP="00906CA1">
            <w:pPr>
              <w:spacing w:after="0"/>
            </w:pPr>
            <w:r w:rsidRPr="00906CA1">
              <w:t xml:space="preserve">For L1 SRS-RSRP measurement, </w:t>
            </w:r>
          </w:p>
          <w:p w14:paraId="4AD643D2" w14:textId="77777777" w:rsidR="00906CA1" w:rsidRPr="00906CA1" w:rsidRDefault="00906CA1" w:rsidP="00F00BA9">
            <w:pPr>
              <w:numPr>
                <w:ilvl w:val="0"/>
                <w:numId w:val="20"/>
              </w:numPr>
              <w:spacing w:after="0"/>
            </w:pPr>
            <w:r w:rsidRPr="00906CA1">
              <w:t xml:space="preserve">Alt 1: </w:t>
            </w:r>
            <w:bookmarkStart w:id="17" w:name="OLE_LINK35"/>
            <w:r w:rsidRPr="00906CA1">
              <w:t>Reuse the timing for Rel-16 L3 based SRS-RSRP measurement</w:t>
            </w:r>
            <w:bookmarkEnd w:id="17"/>
            <w:r w:rsidRPr="00906CA1">
              <w:t>, i.e., a constant offset relative to the downlink reference timing in the serving cell shall be applied. The constant offset value is derived by UE implementation and shall be at least Tc*NTA_offset.</w:t>
            </w:r>
          </w:p>
          <w:p w14:paraId="18F4A2D6" w14:textId="316665C5" w:rsidR="00906CA1" w:rsidRPr="00906CA1" w:rsidRDefault="00906CA1" w:rsidP="00F00BA9">
            <w:pPr>
              <w:numPr>
                <w:ilvl w:val="0"/>
                <w:numId w:val="20"/>
              </w:numPr>
              <w:spacing w:after="0"/>
            </w:pPr>
            <w:r w:rsidRPr="00906CA1">
              <w:t>Alt 2: Use the UL transmit timing for L1 SRS-RSRP measurement</w:t>
            </w:r>
            <w:r w:rsidR="00CF634B">
              <w:t>.</w:t>
            </w:r>
          </w:p>
          <w:p w14:paraId="7C17B385" w14:textId="77777777" w:rsidR="00906CA1" w:rsidRPr="00906CA1" w:rsidRDefault="00906CA1" w:rsidP="00F00BA9">
            <w:pPr>
              <w:numPr>
                <w:ilvl w:val="1"/>
                <w:numId w:val="20"/>
              </w:numPr>
              <w:spacing w:after="0"/>
            </w:pPr>
            <w:r w:rsidRPr="00906CA1">
              <w:t>FFS: whether to introduce different UL Tx timing for SRS transmission</w:t>
            </w:r>
          </w:p>
          <w:p w14:paraId="344EF5F8" w14:textId="77777777" w:rsidR="00906CA1" w:rsidRPr="00906CA1" w:rsidRDefault="00906CA1" w:rsidP="00906CA1">
            <w:pPr>
              <w:spacing w:after="0"/>
            </w:pPr>
            <w:r w:rsidRPr="00906CA1">
              <w:t>FFS: Impact on CPU occupation</w:t>
            </w:r>
          </w:p>
          <w:p w14:paraId="6D50581C" w14:textId="77777777" w:rsidR="00906CA1" w:rsidRDefault="00906CA1" w:rsidP="00906CA1">
            <w:pPr>
              <w:spacing w:after="0"/>
            </w:pPr>
          </w:p>
          <w:p w14:paraId="5BF11D2F" w14:textId="493BA8FA" w:rsidR="00906CA1" w:rsidRDefault="00906CA1" w:rsidP="00906CA1">
            <w:pPr>
              <w:pStyle w:val="ListParagraph"/>
              <w:widowControl w:val="0"/>
              <w:suppressAutoHyphens/>
              <w:autoSpaceDN w:val="0"/>
              <w:adjustRightInd w:val="0"/>
              <w:snapToGrid w:val="0"/>
              <w:jc w:val="both"/>
              <w:rPr>
                <w:sz w:val="22"/>
                <w:lang w:eastAsia="en-US"/>
              </w:rPr>
            </w:pPr>
          </w:p>
        </w:tc>
      </w:tr>
    </w:tbl>
    <w:p w14:paraId="1594C6C4" w14:textId="77777777" w:rsidR="00906CA1" w:rsidRDefault="00906CA1" w:rsidP="00CF17C8">
      <w:pPr>
        <w:spacing w:after="0"/>
        <w:jc w:val="both"/>
      </w:pPr>
    </w:p>
    <w:p w14:paraId="7C6C7C34" w14:textId="68E5D478" w:rsidR="0040395E" w:rsidRDefault="00CF17C8" w:rsidP="00CF17C8">
      <w:pPr>
        <w:spacing w:after="0"/>
        <w:jc w:val="both"/>
      </w:pPr>
      <w:r>
        <w:t xml:space="preserve">In RAN1#118, RAN1 agreed to use DL timing as the reference timing for L1 CLI RSSI measurement in DL subband. RAN1 proposed two alternatives for the </w:t>
      </w:r>
      <w:r w:rsidR="00795C4C">
        <w:t>reference</w:t>
      </w:r>
      <w:r>
        <w:t xml:space="preserve"> timing of </w:t>
      </w:r>
      <w:bookmarkStart w:id="18" w:name="OLE_LINK33"/>
      <w:r>
        <w:t>L1 SRS-RSRP measurements</w:t>
      </w:r>
      <w:bookmarkEnd w:id="18"/>
      <w:r>
        <w:t xml:space="preserve">. </w:t>
      </w:r>
      <w:r w:rsidR="004D2273">
        <w:t xml:space="preserve">In our view, the reference timing for R16 L3 SRS-RSRP measurement, i.e., Alt 1 of above proposal, can be reused as a starting point for L1 SRS-RSRP measurements. Any impact of this alternative on CPU occupation or CLI reporting in general can be further investigated by RAN1. </w:t>
      </w:r>
    </w:p>
    <w:p w14:paraId="14CDAD1F" w14:textId="07D3D622" w:rsidR="00CF17C8" w:rsidRPr="00536189" w:rsidRDefault="0040395E" w:rsidP="00F00BA9">
      <w:pPr>
        <w:pStyle w:val="ListParagraph"/>
        <w:numPr>
          <w:ilvl w:val="0"/>
          <w:numId w:val="23"/>
        </w:numPr>
        <w:jc w:val="both"/>
        <w:rPr>
          <w:b/>
          <w:bCs/>
          <w:i/>
          <w:iCs/>
          <w:sz w:val="20"/>
          <w:szCs w:val="20"/>
          <w:lang w:val="en-GB"/>
        </w:rPr>
      </w:pPr>
      <w:bookmarkStart w:id="19" w:name="OLE_LINK37"/>
      <w:r>
        <w:rPr>
          <w:rFonts w:cstheme="minorHAnsi"/>
          <w:b/>
          <w:bCs/>
          <w:i/>
          <w:iCs/>
          <w:sz w:val="20"/>
          <w:szCs w:val="20"/>
          <w:lang w:val="en-GB"/>
        </w:rPr>
        <w:t>For L1 SRS-RSRP measurement,</w:t>
      </w:r>
      <w:r w:rsidRPr="0040395E">
        <w:t xml:space="preserve"> </w:t>
      </w:r>
      <w:r>
        <w:rPr>
          <w:rFonts w:cstheme="minorHAnsi"/>
          <w:b/>
          <w:bCs/>
          <w:i/>
          <w:iCs/>
          <w:sz w:val="20"/>
          <w:szCs w:val="20"/>
          <w:lang w:val="en-GB"/>
        </w:rPr>
        <w:t>r</w:t>
      </w:r>
      <w:r w:rsidRPr="0040395E">
        <w:rPr>
          <w:rFonts w:cstheme="minorHAnsi"/>
          <w:b/>
          <w:bCs/>
          <w:i/>
          <w:iCs/>
          <w:sz w:val="20"/>
          <w:szCs w:val="20"/>
          <w:lang w:val="en-GB"/>
        </w:rPr>
        <w:t>euse the timing for Rel-16 L3 based SRS-RSRP measurement</w:t>
      </w:r>
      <w:r>
        <w:rPr>
          <w:b/>
          <w:bCs/>
          <w:i/>
          <w:iCs/>
          <w:sz w:val="20"/>
          <w:szCs w:val="20"/>
          <w:lang w:val="en-GB"/>
        </w:rPr>
        <w:t>.</w:t>
      </w:r>
      <w:bookmarkEnd w:id="19"/>
    </w:p>
    <w:p w14:paraId="4931F5F1" w14:textId="415E0D2F" w:rsidR="00822F77" w:rsidRPr="00822F77" w:rsidRDefault="0099307C" w:rsidP="00822F77">
      <w:pPr>
        <w:pStyle w:val="Heading1"/>
        <w:jc w:val="both"/>
      </w:pPr>
      <w:r w:rsidRPr="000D401B">
        <w:t>Conclusion</w:t>
      </w:r>
    </w:p>
    <w:p w14:paraId="3A19D090" w14:textId="237E227A" w:rsidR="00AA5D66" w:rsidRPr="000D401B" w:rsidRDefault="00777AB2" w:rsidP="005D664D">
      <w:pPr>
        <w:jc w:val="both"/>
        <w:rPr>
          <w:rStyle w:val="normaltextrun"/>
          <w:shd w:val="clear" w:color="auto" w:fill="FFFFFF"/>
        </w:rPr>
      </w:pPr>
      <w:r w:rsidRPr="000D401B">
        <w:rPr>
          <w:rStyle w:val="normaltextrun"/>
          <w:shd w:val="clear" w:color="auto" w:fill="FFFFFF"/>
        </w:rPr>
        <w:t xml:space="preserve">In this contribution, we discussed </w:t>
      </w:r>
      <w:r w:rsidR="00B33716" w:rsidRPr="000D401B">
        <w:t xml:space="preserve">considerations </w:t>
      </w:r>
      <w:r w:rsidR="00825B4C">
        <w:t>for L1 based UE-to-UE measurement and reporting framework</w:t>
      </w:r>
      <w:r w:rsidR="00B33716" w:rsidRPr="000D401B">
        <w:rPr>
          <w:rStyle w:val="normaltextrun"/>
          <w:shd w:val="clear" w:color="auto" w:fill="FFFFFF"/>
        </w:rPr>
        <w:t>.</w:t>
      </w:r>
    </w:p>
    <w:p w14:paraId="56021427" w14:textId="6954A510" w:rsidR="009D6577" w:rsidRPr="004C5081" w:rsidRDefault="009D6577" w:rsidP="00F00BA9">
      <w:pPr>
        <w:pStyle w:val="ListParagraph"/>
        <w:numPr>
          <w:ilvl w:val="0"/>
          <w:numId w:val="7"/>
        </w:numPr>
        <w:spacing w:after="60"/>
        <w:jc w:val="both"/>
        <w:rPr>
          <w:rStyle w:val="normaltextrun"/>
          <w:b/>
          <w:bCs/>
          <w:i/>
          <w:iCs/>
          <w:sz w:val="20"/>
          <w:szCs w:val="20"/>
          <w:shd w:val="clear" w:color="auto" w:fill="FFFFFF"/>
          <w:lang w:val="en-GB"/>
        </w:rPr>
      </w:pPr>
      <w:r w:rsidRPr="004C5081">
        <w:rPr>
          <w:rStyle w:val="normaltextrun"/>
          <w:b/>
          <w:bCs/>
          <w:i/>
          <w:iCs/>
          <w:sz w:val="20"/>
          <w:szCs w:val="20"/>
          <w:shd w:val="clear" w:color="auto" w:fill="FFFFFF"/>
          <w:lang w:val="en-GB"/>
        </w:rPr>
        <w:t xml:space="preserve">It is possible to have scenarios where SRS transmission toward gNB is not frequent enough to allow up to date L1 SRS-RSRP measurement and reporting in SBFD operation. </w:t>
      </w:r>
    </w:p>
    <w:p w14:paraId="5E7C917E" w14:textId="311835BE" w:rsidR="009D6577" w:rsidRDefault="009D6577" w:rsidP="00F00BA9">
      <w:pPr>
        <w:pStyle w:val="ListParagraph"/>
        <w:numPr>
          <w:ilvl w:val="0"/>
          <w:numId w:val="7"/>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Having dedicated SRS transmissions solely for the purpose of L1 SRS-RSRP measurement can support fast, reliable, and more accurate SRS-RSRP measurement and reporting</w:t>
      </w:r>
      <w:r>
        <w:rPr>
          <w:rStyle w:val="normaltextrun"/>
          <w:b/>
          <w:bCs/>
          <w:i/>
          <w:iCs/>
          <w:sz w:val="20"/>
          <w:szCs w:val="20"/>
          <w:shd w:val="clear" w:color="auto" w:fill="FFFFFF"/>
          <w:lang w:val="en-GB"/>
        </w:rPr>
        <w:t>.</w:t>
      </w:r>
    </w:p>
    <w:p w14:paraId="11629841" w14:textId="613A9A04" w:rsidR="009D6577" w:rsidRDefault="009D6577" w:rsidP="00F00BA9">
      <w:pPr>
        <w:pStyle w:val="ListParagraph"/>
        <w:numPr>
          <w:ilvl w:val="0"/>
          <w:numId w:val="7"/>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Allowing LP SRS transmission for L1 SRS-RSRP measurement can significantly reduce power consumption as well as inter-cell interference</w:t>
      </w:r>
      <w:r>
        <w:rPr>
          <w:rStyle w:val="normaltextrun"/>
          <w:b/>
          <w:bCs/>
          <w:i/>
          <w:iCs/>
          <w:sz w:val="20"/>
          <w:szCs w:val="20"/>
          <w:shd w:val="clear" w:color="auto" w:fill="FFFFFF"/>
          <w:lang w:val="en-GB"/>
        </w:rPr>
        <w:t>.</w:t>
      </w:r>
    </w:p>
    <w:p w14:paraId="74BD0B2B" w14:textId="63AC8400" w:rsidR="00360253" w:rsidRPr="00360253" w:rsidRDefault="00360253" w:rsidP="00F00BA9">
      <w:pPr>
        <w:pStyle w:val="ListParagraph"/>
        <w:numPr>
          <w:ilvl w:val="0"/>
          <w:numId w:val="7"/>
        </w:numPr>
        <w:spacing w:after="60"/>
        <w:jc w:val="both"/>
        <w:rPr>
          <w:b/>
          <w:bCs/>
          <w:i/>
          <w:iCs/>
          <w:sz w:val="20"/>
          <w:szCs w:val="20"/>
          <w:shd w:val="clear" w:color="auto" w:fill="FFFFFF"/>
          <w:lang w:val="en-GB"/>
        </w:rPr>
      </w:pPr>
      <w:r w:rsidRPr="00BE315A">
        <w:rPr>
          <w:b/>
          <w:bCs/>
          <w:i/>
          <w:iCs/>
          <w:sz w:val="20"/>
          <w:szCs w:val="20"/>
          <w:lang w:val="en-GB"/>
        </w:rPr>
        <w:t>Due to the issues with triggering mechanism for both aggressor and victim UEs, aperiodic CLI reporting is not sufficient for L1 UE-to-UE CLI reporting</w:t>
      </w:r>
      <w:r>
        <w:rPr>
          <w:b/>
          <w:bCs/>
          <w:i/>
          <w:iCs/>
          <w:sz w:val="20"/>
          <w:szCs w:val="20"/>
          <w:lang w:val="en-GB"/>
        </w:rPr>
        <w:t>.</w:t>
      </w:r>
    </w:p>
    <w:p w14:paraId="3A9CBDC0" w14:textId="77777777" w:rsidR="00360253" w:rsidRPr="00875CA6" w:rsidRDefault="00360253" w:rsidP="00F00BA9">
      <w:pPr>
        <w:pStyle w:val="ListParagraph"/>
        <w:numPr>
          <w:ilvl w:val="0"/>
          <w:numId w:val="7"/>
        </w:numPr>
        <w:snapToGrid w:val="0"/>
        <w:contextualSpacing w:val="0"/>
        <w:jc w:val="both"/>
        <w:rPr>
          <w:b/>
          <w:bCs/>
          <w:i/>
          <w:iCs/>
          <w:sz w:val="20"/>
          <w:szCs w:val="20"/>
          <w:bdr w:val="none" w:sz="0" w:space="0" w:color="auto" w:frame="1"/>
          <w:lang w:val="en-GB"/>
        </w:rPr>
      </w:pPr>
      <w:r>
        <w:rPr>
          <w:b/>
          <w:bCs/>
          <w:i/>
          <w:iCs/>
          <w:sz w:val="20"/>
          <w:szCs w:val="20"/>
          <w:lang w:val="en-GB"/>
        </w:rPr>
        <w:t xml:space="preserve">For periodic CLI reporting </w:t>
      </w:r>
    </w:p>
    <w:p w14:paraId="2A284658" w14:textId="1D9F1C54" w:rsidR="00360253" w:rsidRPr="00875CA6" w:rsidRDefault="005479A2" w:rsidP="00F00BA9">
      <w:pPr>
        <w:pStyle w:val="ListParagraph"/>
        <w:numPr>
          <w:ilvl w:val="0"/>
          <w:numId w:val="16"/>
        </w:numPr>
        <w:snapToGrid w:val="0"/>
        <w:contextualSpacing w:val="0"/>
        <w:jc w:val="both"/>
        <w:rPr>
          <w:b/>
          <w:bCs/>
          <w:i/>
          <w:iCs/>
          <w:sz w:val="20"/>
          <w:szCs w:val="20"/>
          <w:bdr w:val="none" w:sz="0" w:space="0" w:color="auto" w:frame="1"/>
          <w:lang w:val="en-GB"/>
        </w:rPr>
      </w:pPr>
      <w:r>
        <w:rPr>
          <w:b/>
          <w:bCs/>
          <w:i/>
          <w:iCs/>
          <w:sz w:val="20"/>
          <w:szCs w:val="20"/>
          <w:lang w:val="en-GB"/>
        </w:rPr>
        <w:t>Network</w:t>
      </w:r>
      <w:r w:rsidR="00360253" w:rsidRPr="00875CA6">
        <w:rPr>
          <w:b/>
          <w:bCs/>
          <w:i/>
          <w:iCs/>
          <w:sz w:val="20"/>
          <w:szCs w:val="20"/>
          <w:lang w:val="en-GB"/>
        </w:rPr>
        <w:t xml:space="preserve"> does not need to trigger specific UE to transmit SRS resources for SRS-RSRP measurement, which implies no DL control overhead</w:t>
      </w:r>
      <w:r w:rsidR="00360253" w:rsidRPr="000D401B">
        <w:rPr>
          <w:b/>
          <w:bCs/>
          <w:i/>
          <w:iCs/>
          <w:sz w:val="20"/>
          <w:szCs w:val="20"/>
          <w:lang w:val="en-GB"/>
        </w:rPr>
        <w:t>.</w:t>
      </w:r>
    </w:p>
    <w:p w14:paraId="70A4AA30" w14:textId="639B134F" w:rsidR="009D6577" w:rsidRPr="006654C3" w:rsidRDefault="00360253" w:rsidP="00F00BA9">
      <w:pPr>
        <w:pStyle w:val="ListParagraph"/>
        <w:numPr>
          <w:ilvl w:val="0"/>
          <w:numId w:val="16"/>
        </w:numPr>
        <w:snapToGrid w:val="0"/>
        <w:contextualSpacing w:val="0"/>
        <w:jc w:val="both"/>
        <w:rPr>
          <w:rStyle w:val="normaltextrun"/>
          <w:b/>
          <w:bCs/>
          <w:i/>
          <w:iCs/>
          <w:sz w:val="20"/>
          <w:szCs w:val="20"/>
          <w:bdr w:val="none" w:sz="0" w:space="0" w:color="auto" w:frame="1"/>
          <w:lang w:val="en-GB"/>
        </w:rPr>
      </w:pPr>
      <w:r>
        <w:rPr>
          <w:b/>
          <w:bCs/>
          <w:i/>
          <w:iCs/>
          <w:sz w:val="20"/>
          <w:szCs w:val="20"/>
          <w:bdr w:val="none" w:sz="0" w:space="0" w:color="auto" w:frame="1"/>
          <w:lang w:val="en-GB"/>
        </w:rPr>
        <w:t>Victim UE can</w:t>
      </w:r>
      <w:r w:rsidRPr="00875CA6">
        <w:rPr>
          <w:b/>
          <w:bCs/>
          <w:i/>
          <w:iCs/>
          <w:sz w:val="20"/>
          <w:szCs w:val="20"/>
          <w:bdr w:val="none" w:sz="0" w:space="0" w:color="auto" w:frame="1"/>
          <w:lang w:val="en-GB"/>
        </w:rPr>
        <w:t xml:space="preserve"> occasionally update </w:t>
      </w:r>
      <w:r w:rsidR="005479A2">
        <w:rPr>
          <w:b/>
          <w:bCs/>
          <w:i/>
          <w:iCs/>
          <w:sz w:val="20"/>
          <w:szCs w:val="20"/>
          <w:bdr w:val="none" w:sz="0" w:space="0" w:color="auto" w:frame="1"/>
          <w:lang w:val="en-GB"/>
        </w:rPr>
        <w:t>network</w:t>
      </w:r>
      <w:r w:rsidRPr="00875CA6">
        <w:rPr>
          <w:b/>
          <w:bCs/>
          <w:i/>
          <w:iCs/>
          <w:sz w:val="20"/>
          <w:szCs w:val="20"/>
          <w:bdr w:val="none" w:sz="0" w:space="0" w:color="auto" w:frame="1"/>
          <w:lang w:val="en-GB"/>
        </w:rPr>
        <w:t xml:space="preserve"> </w:t>
      </w:r>
      <w:r w:rsidR="005479A2">
        <w:rPr>
          <w:b/>
          <w:bCs/>
          <w:i/>
          <w:iCs/>
          <w:sz w:val="20"/>
          <w:szCs w:val="20"/>
          <w:bdr w:val="none" w:sz="0" w:space="0" w:color="auto" w:frame="1"/>
          <w:lang w:val="en-GB"/>
        </w:rPr>
        <w:t>of</w:t>
      </w:r>
      <w:r w:rsidRPr="00875CA6">
        <w:rPr>
          <w:b/>
          <w:bCs/>
          <w:i/>
          <w:iCs/>
          <w:sz w:val="20"/>
          <w:szCs w:val="20"/>
          <w:bdr w:val="none" w:sz="0" w:space="0" w:color="auto" w:frame="1"/>
          <w:lang w:val="en-GB"/>
        </w:rPr>
        <w:t xml:space="preserve"> the CLI status, without waiting for </w:t>
      </w:r>
      <w:r w:rsidR="005479A2">
        <w:rPr>
          <w:b/>
          <w:bCs/>
          <w:i/>
          <w:iCs/>
          <w:sz w:val="20"/>
          <w:szCs w:val="20"/>
          <w:bdr w:val="none" w:sz="0" w:space="0" w:color="auto" w:frame="1"/>
          <w:lang w:val="en-GB"/>
        </w:rPr>
        <w:t>network</w:t>
      </w:r>
      <w:r w:rsidRPr="00875CA6">
        <w:rPr>
          <w:b/>
          <w:bCs/>
          <w:i/>
          <w:iCs/>
          <w:sz w:val="20"/>
          <w:szCs w:val="20"/>
          <w:bdr w:val="none" w:sz="0" w:space="0" w:color="auto" w:frame="1"/>
          <w:lang w:val="en-GB"/>
        </w:rPr>
        <w:t xml:space="preserve"> instruction for each individual CLI report</w:t>
      </w:r>
      <w:r>
        <w:rPr>
          <w:b/>
          <w:bCs/>
          <w:i/>
          <w:iCs/>
          <w:sz w:val="20"/>
          <w:szCs w:val="20"/>
          <w:bdr w:val="none" w:sz="0" w:space="0" w:color="auto" w:frame="1"/>
          <w:lang w:val="en-GB"/>
        </w:rPr>
        <w:t xml:space="preserve">. </w:t>
      </w:r>
    </w:p>
    <w:p w14:paraId="1C2F294B" w14:textId="77777777" w:rsidR="00310C37" w:rsidRPr="00C309DB" w:rsidRDefault="00310C37" w:rsidP="00310C37">
      <w:pPr>
        <w:pStyle w:val="ListParagraph"/>
        <w:spacing w:after="60"/>
        <w:ind w:left="0"/>
        <w:jc w:val="both"/>
        <w:rPr>
          <w:color w:val="000000" w:themeColor="text1"/>
          <w:sz w:val="20"/>
          <w:szCs w:val="20"/>
          <w:lang w:val="en-GB"/>
        </w:rPr>
      </w:pPr>
    </w:p>
    <w:p w14:paraId="2BB04B2A" w14:textId="27C8C014" w:rsidR="00CA6F2B" w:rsidRDefault="008A20AE" w:rsidP="00F00BA9">
      <w:pPr>
        <w:pStyle w:val="ListParagraph"/>
        <w:numPr>
          <w:ilvl w:val="0"/>
          <w:numId w:val="8"/>
        </w:numPr>
        <w:spacing w:after="60"/>
        <w:jc w:val="both"/>
        <w:rPr>
          <w:b/>
          <w:bCs/>
          <w:i/>
          <w:iCs/>
          <w:sz w:val="20"/>
          <w:szCs w:val="20"/>
          <w:lang w:val="en-GB"/>
        </w:rPr>
      </w:pPr>
      <w:r w:rsidRPr="008A20AE">
        <w:rPr>
          <w:b/>
          <w:bCs/>
          <w:i/>
          <w:iCs/>
          <w:sz w:val="20"/>
          <w:szCs w:val="20"/>
          <w:lang w:val="en-GB"/>
        </w:rPr>
        <w:t>Support configuration of a new IE (e.g., SRS-CliResourceSet) containing a set of SRS resources to be transmitted solely for the purpose of L1 SRS-RSRP measurement</w:t>
      </w:r>
      <w:r w:rsidR="00CA6F2B">
        <w:rPr>
          <w:b/>
          <w:bCs/>
          <w:i/>
          <w:iCs/>
          <w:sz w:val="20"/>
          <w:szCs w:val="20"/>
          <w:lang w:val="en-GB"/>
        </w:rPr>
        <w:t xml:space="preserve">. </w:t>
      </w:r>
    </w:p>
    <w:p w14:paraId="525FB392" w14:textId="77FACD2F" w:rsidR="00CA6F2B" w:rsidRDefault="00CA6F2B" w:rsidP="00F00BA9">
      <w:pPr>
        <w:pStyle w:val="ListParagraph"/>
        <w:numPr>
          <w:ilvl w:val="0"/>
          <w:numId w:val="8"/>
        </w:numPr>
        <w:spacing w:after="60"/>
        <w:jc w:val="both"/>
        <w:rPr>
          <w:b/>
          <w:bCs/>
          <w:i/>
          <w:iCs/>
          <w:sz w:val="20"/>
          <w:szCs w:val="20"/>
          <w:lang w:val="en-GB"/>
        </w:rPr>
      </w:pPr>
      <w:r w:rsidRPr="00CA6F2B">
        <w:rPr>
          <w:b/>
          <w:bCs/>
          <w:i/>
          <w:iCs/>
          <w:sz w:val="20"/>
          <w:szCs w:val="20"/>
          <w:lang w:val="en-GB"/>
        </w:rPr>
        <w:t>Support enhanced SRS power control optimized for dedicated SRS transmission for L1 SRS-RSRP measurement</w:t>
      </w:r>
      <w:r>
        <w:rPr>
          <w:b/>
          <w:bCs/>
          <w:i/>
          <w:iCs/>
          <w:sz w:val="20"/>
          <w:szCs w:val="20"/>
          <w:lang w:val="en-GB"/>
        </w:rPr>
        <w:t xml:space="preserve">. </w:t>
      </w:r>
    </w:p>
    <w:p w14:paraId="62C2B2A9" w14:textId="06A4413E" w:rsidR="00CA6F2B" w:rsidRDefault="00CA6F2B" w:rsidP="00F00BA9">
      <w:pPr>
        <w:pStyle w:val="ListParagraph"/>
        <w:numPr>
          <w:ilvl w:val="0"/>
          <w:numId w:val="8"/>
        </w:numPr>
        <w:spacing w:after="60"/>
        <w:jc w:val="both"/>
        <w:rPr>
          <w:b/>
          <w:bCs/>
          <w:i/>
          <w:iCs/>
          <w:sz w:val="20"/>
          <w:szCs w:val="20"/>
          <w:lang w:val="en-GB"/>
        </w:rPr>
      </w:pPr>
      <w:r w:rsidRPr="00CA6F2B">
        <w:rPr>
          <w:b/>
          <w:bCs/>
          <w:i/>
          <w:iCs/>
          <w:sz w:val="20"/>
          <w:szCs w:val="20"/>
          <w:lang w:val="en-GB"/>
        </w:rPr>
        <w:t>Support power scaling of SRS-RSRP measurement results or new SRS-RSRP reporting value range when using enhance SRS power control optimized for dedicated SRS transmission for L1 SRS-RSRP measurement</w:t>
      </w:r>
      <w:r>
        <w:rPr>
          <w:b/>
          <w:bCs/>
          <w:i/>
          <w:iCs/>
          <w:sz w:val="20"/>
          <w:szCs w:val="20"/>
          <w:lang w:val="en-GB"/>
        </w:rPr>
        <w:t xml:space="preserve">. </w:t>
      </w:r>
    </w:p>
    <w:p w14:paraId="217E33C7" w14:textId="069FC609" w:rsidR="00590AB0" w:rsidRPr="00590AB0" w:rsidRDefault="00050214" w:rsidP="00F00BA9">
      <w:pPr>
        <w:pStyle w:val="ListParagraph"/>
        <w:numPr>
          <w:ilvl w:val="0"/>
          <w:numId w:val="8"/>
        </w:numPr>
        <w:spacing w:after="60"/>
        <w:jc w:val="both"/>
        <w:rPr>
          <w:b/>
          <w:bCs/>
          <w:i/>
          <w:iCs/>
          <w:sz w:val="20"/>
          <w:szCs w:val="20"/>
          <w:lang w:val="en-GB"/>
        </w:rPr>
      </w:pPr>
      <w:r>
        <w:rPr>
          <w:b/>
          <w:bCs/>
          <w:i/>
          <w:iCs/>
          <w:sz w:val="20"/>
          <w:szCs w:val="20"/>
          <w:lang w:val="en-GB"/>
        </w:rPr>
        <w:t>For both CLI-RSSI measurement resource types, the number of resources that can be configured is same as legacy (i.e., maximum of 64 resources</w:t>
      </w:r>
      <w:r w:rsidR="00590AB0">
        <w:rPr>
          <w:b/>
          <w:bCs/>
          <w:i/>
          <w:iCs/>
          <w:sz w:val="20"/>
          <w:szCs w:val="20"/>
          <w:lang w:val="en-GB"/>
        </w:rPr>
        <w:t>)</w:t>
      </w:r>
      <w:r>
        <w:rPr>
          <w:b/>
          <w:bCs/>
          <w:i/>
          <w:iCs/>
          <w:sz w:val="20"/>
          <w:szCs w:val="20"/>
          <w:lang w:val="en-GB"/>
        </w:rPr>
        <w:t>.</w:t>
      </w:r>
    </w:p>
    <w:p w14:paraId="2F4295CE" w14:textId="77777777" w:rsidR="00590AB0" w:rsidRDefault="00590AB0" w:rsidP="00F00BA9">
      <w:pPr>
        <w:pStyle w:val="ListParagraph"/>
        <w:numPr>
          <w:ilvl w:val="0"/>
          <w:numId w:val="17"/>
        </w:numPr>
        <w:spacing w:after="60"/>
        <w:jc w:val="both"/>
        <w:rPr>
          <w:b/>
          <w:bCs/>
          <w:i/>
          <w:iCs/>
          <w:sz w:val="20"/>
          <w:szCs w:val="20"/>
          <w:lang w:val="en-GB"/>
        </w:rPr>
      </w:pPr>
      <w:r>
        <w:rPr>
          <w:b/>
          <w:bCs/>
          <w:i/>
          <w:iCs/>
          <w:sz w:val="20"/>
          <w:szCs w:val="20"/>
          <w:lang w:val="en-GB"/>
        </w:rPr>
        <w:t>For measurement resource type#1 the following can be considered.</w:t>
      </w:r>
    </w:p>
    <w:p w14:paraId="2879CBAA" w14:textId="77777777" w:rsidR="00590AB0" w:rsidRDefault="00590AB0" w:rsidP="00F00BA9">
      <w:pPr>
        <w:pStyle w:val="ListParagraph"/>
        <w:numPr>
          <w:ilvl w:val="1"/>
          <w:numId w:val="17"/>
        </w:numPr>
        <w:spacing w:after="60"/>
        <w:jc w:val="both"/>
        <w:rPr>
          <w:b/>
          <w:bCs/>
          <w:i/>
          <w:iCs/>
          <w:sz w:val="20"/>
          <w:szCs w:val="20"/>
          <w:lang w:val="en-GB"/>
        </w:rPr>
      </w:pPr>
      <w:r>
        <w:rPr>
          <w:b/>
          <w:bCs/>
          <w:i/>
          <w:iCs/>
          <w:sz w:val="20"/>
          <w:szCs w:val="20"/>
          <w:lang w:val="en-GB"/>
        </w:rPr>
        <w:t>Case 1 and Case 2: The total of 64 resources are confined within a single DL-SB</w:t>
      </w:r>
    </w:p>
    <w:p w14:paraId="63870BB4" w14:textId="77777777" w:rsidR="00590AB0" w:rsidRDefault="00590AB0" w:rsidP="00F00BA9">
      <w:pPr>
        <w:pStyle w:val="ListParagraph"/>
        <w:numPr>
          <w:ilvl w:val="1"/>
          <w:numId w:val="17"/>
        </w:numPr>
        <w:spacing w:after="60"/>
        <w:jc w:val="both"/>
        <w:rPr>
          <w:b/>
          <w:bCs/>
          <w:i/>
          <w:iCs/>
          <w:sz w:val="20"/>
          <w:szCs w:val="20"/>
          <w:lang w:val="en-GB"/>
        </w:rPr>
      </w:pPr>
      <w:r>
        <w:rPr>
          <w:b/>
          <w:bCs/>
          <w:i/>
          <w:iCs/>
          <w:sz w:val="20"/>
          <w:szCs w:val="20"/>
          <w:lang w:val="en-GB"/>
        </w:rPr>
        <w:t xml:space="preserve">Case 3: The total of 64 resources are shared between the two DL-SBs </w:t>
      </w:r>
    </w:p>
    <w:p w14:paraId="34F78F7F" w14:textId="33F075B1" w:rsidR="008B5AEA" w:rsidRPr="008D45EE" w:rsidRDefault="00590AB0" w:rsidP="00F00BA9">
      <w:pPr>
        <w:pStyle w:val="ListParagraph"/>
        <w:numPr>
          <w:ilvl w:val="0"/>
          <w:numId w:val="17"/>
        </w:numPr>
        <w:spacing w:after="60"/>
        <w:jc w:val="both"/>
        <w:rPr>
          <w:b/>
          <w:bCs/>
          <w:i/>
          <w:iCs/>
          <w:sz w:val="20"/>
          <w:szCs w:val="20"/>
          <w:lang w:val="en-GB"/>
        </w:rPr>
      </w:pPr>
      <w:r>
        <w:rPr>
          <w:b/>
          <w:bCs/>
          <w:i/>
          <w:iCs/>
          <w:sz w:val="20"/>
          <w:szCs w:val="20"/>
          <w:lang w:val="en-GB"/>
        </w:rPr>
        <w:t xml:space="preserve">For measurement resource type#2, </w:t>
      </w:r>
      <w:r w:rsidRPr="00702A52">
        <w:rPr>
          <w:b/>
          <w:bCs/>
          <w:i/>
          <w:iCs/>
          <w:sz w:val="20"/>
          <w:szCs w:val="20"/>
        </w:rPr>
        <w:t>a non-contiguous resource across two DL-SBs is counted as a single measurement resource</w:t>
      </w:r>
      <w:r>
        <w:rPr>
          <w:b/>
          <w:bCs/>
          <w:i/>
          <w:iCs/>
          <w:sz w:val="20"/>
          <w:szCs w:val="20"/>
        </w:rPr>
        <w:t xml:space="preserve">. </w:t>
      </w:r>
      <w:r w:rsidR="008B5AEA" w:rsidRPr="008D45EE">
        <w:rPr>
          <w:b/>
          <w:bCs/>
          <w:i/>
          <w:iCs/>
          <w:sz w:val="20"/>
          <w:szCs w:val="20"/>
          <w:lang w:val="en-GB"/>
        </w:rPr>
        <w:t xml:space="preserve">  </w:t>
      </w:r>
    </w:p>
    <w:p w14:paraId="2DD2F08F" w14:textId="297CD4AC" w:rsidR="00CA6F2B" w:rsidRDefault="00CA6F2B" w:rsidP="00F00BA9">
      <w:pPr>
        <w:pStyle w:val="ListParagraph"/>
        <w:numPr>
          <w:ilvl w:val="0"/>
          <w:numId w:val="8"/>
        </w:numPr>
        <w:spacing w:after="60"/>
        <w:jc w:val="both"/>
        <w:rPr>
          <w:b/>
          <w:bCs/>
          <w:i/>
          <w:iCs/>
          <w:sz w:val="20"/>
          <w:szCs w:val="20"/>
          <w:lang w:val="en-GB"/>
        </w:rPr>
      </w:pPr>
      <w:r w:rsidRPr="00CA6F2B">
        <w:rPr>
          <w:b/>
          <w:bCs/>
          <w:i/>
          <w:iCs/>
          <w:sz w:val="20"/>
          <w:szCs w:val="20"/>
          <w:lang w:val="en-GB"/>
        </w:rPr>
        <w:t>Support periodic L1 SRS-RSRP and L1 CLI-RSSI reporting</w:t>
      </w:r>
      <w:r w:rsidR="00360253">
        <w:rPr>
          <w:b/>
          <w:bCs/>
          <w:i/>
          <w:iCs/>
          <w:sz w:val="20"/>
          <w:szCs w:val="20"/>
          <w:lang w:val="en-GB"/>
        </w:rPr>
        <w:t xml:space="preserve"> on PUCCH</w:t>
      </w:r>
      <w:r w:rsidRPr="00CA6F2B">
        <w:rPr>
          <w:b/>
          <w:bCs/>
          <w:i/>
          <w:iCs/>
          <w:sz w:val="20"/>
          <w:szCs w:val="20"/>
          <w:lang w:val="en-GB"/>
        </w:rPr>
        <w:t>.</w:t>
      </w:r>
    </w:p>
    <w:p w14:paraId="5CA70243" w14:textId="4D5089DD" w:rsidR="00CA6F2B" w:rsidRDefault="00CA6F2B" w:rsidP="00F00BA9">
      <w:pPr>
        <w:pStyle w:val="ListParagraph"/>
        <w:numPr>
          <w:ilvl w:val="0"/>
          <w:numId w:val="8"/>
        </w:numPr>
        <w:spacing w:after="60"/>
        <w:jc w:val="both"/>
        <w:rPr>
          <w:b/>
          <w:bCs/>
          <w:i/>
          <w:iCs/>
          <w:sz w:val="20"/>
          <w:szCs w:val="20"/>
          <w:lang w:val="en-GB"/>
        </w:rPr>
      </w:pPr>
      <w:r w:rsidRPr="00CA6F2B">
        <w:rPr>
          <w:b/>
          <w:bCs/>
          <w:i/>
          <w:iCs/>
          <w:sz w:val="20"/>
          <w:szCs w:val="20"/>
          <w:lang w:val="en-GB"/>
        </w:rPr>
        <w:t>Do not support semi-persistent L1 SRS-RSRP and L1 CLI-RSSI reporting</w:t>
      </w:r>
      <w:r>
        <w:rPr>
          <w:b/>
          <w:bCs/>
          <w:i/>
          <w:iCs/>
          <w:sz w:val="20"/>
          <w:szCs w:val="20"/>
          <w:lang w:val="en-GB"/>
        </w:rPr>
        <w:t xml:space="preserve">. </w:t>
      </w:r>
    </w:p>
    <w:p w14:paraId="1ADE1758" w14:textId="59825034" w:rsidR="00986D62" w:rsidRPr="00986D62" w:rsidRDefault="00986D62" w:rsidP="00F00BA9">
      <w:pPr>
        <w:pStyle w:val="ListParagraph"/>
        <w:numPr>
          <w:ilvl w:val="0"/>
          <w:numId w:val="8"/>
        </w:numPr>
        <w:jc w:val="both"/>
        <w:rPr>
          <w:b/>
          <w:bCs/>
          <w:i/>
          <w:iCs/>
          <w:sz w:val="20"/>
          <w:szCs w:val="20"/>
          <w:lang w:val="en-GB"/>
        </w:rPr>
      </w:pPr>
      <w:r>
        <w:rPr>
          <w:rFonts w:cstheme="minorHAnsi"/>
          <w:b/>
          <w:bCs/>
          <w:i/>
          <w:iCs/>
          <w:sz w:val="20"/>
          <w:szCs w:val="20"/>
          <w:lang w:val="en-GB"/>
        </w:rPr>
        <w:t>For L1 SRS-RSRP measurement,</w:t>
      </w:r>
      <w:r>
        <w:t xml:space="preserve"> </w:t>
      </w:r>
      <w:r>
        <w:rPr>
          <w:rFonts w:cstheme="minorHAnsi"/>
          <w:b/>
          <w:bCs/>
          <w:i/>
          <w:iCs/>
          <w:sz w:val="20"/>
          <w:szCs w:val="20"/>
          <w:lang w:val="en-GB"/>
        </w:rPr>
        <w:t>reuse the timing for Rel-16 L3 based SRS-RSRP measurement</w:t>
      </w:r>
      <w:r>
        <w:rPr>
          <w:b/>
          <w:bCs/>
          <w:i/>
          <w:iCs/>
          <w:sz w:val="20"/>
          <w:szCs w:val="20"/>
          <w:lang w:val="en-GB"/>
        </w:rPr>
        <w:t>.</w:t>
      </w:r>
    </w:p>
    <w:p w14:paraId="4D655811" w14:textId="77777777" w:rsidR="00CA6F2B" w:rsidRPr="00CA6F2B" w:rsidRDefault="00CA6F2B" w:rsidP="00CA6F2B">
      <w:pPr>
        <w:pStyle w:val="ListParagraph"/>
        <w:ind w:left="0"/>
        <w:rPr>
          <w:b/>
          <w:bCs/>
          <w:i/>
          <w:iCs/>
          <w:sz w:val="20"/>
          <w:szCs w:val="20"/>
          <w:lang w:val="en-GB"/>
        </w:rPr>
      </w:pPr>
    </w:p>
    <w:p w14:paraId="53CD9119" w14:textId="562A5BA5" w:rsidR="00885580" w:rsidRPr="000D401B" w:rsidRDefault="00885580" w:rsidP="00107D41">
      <w:pPr>
        <w:pStyle w:val="Heading1"/>
        <w:numPr>
          <w:ilvl w:val="0"/>
          <w:numId w:val="0"/>
        </w:numPr>
        <w:spacing w:before="0" w:after="0"/>
        <w:jc w:val="both"/>
      </w:pPr>
      <w:r w:rsidRPr="000D401B">
        <w:t>References</w:t>
      </w:r>
    </w:p>
    <w:p w14:paraId="217F6EF1" w14:textId="54C12F79" w:rsidR="00501777" w:rsidRPr="00C029FE" w:rsidRDefault="00E63A1C" w:rsidP="00C029FE">
      <w:pPr>
        <w:pStyle w:val="ListParagraph"/>
        <w:numPr>
          <w:ilvl w:val="0"/>
          <w:numId w:val="4"/>
        </w:numPr>
        <w:contextualSpacing w:val="0"/>
        <w:rPr>
          <w:sz w:val="20"/>
          <w:szCs w:val="20"/>
          <w:lang w:val="en-GB"/>
        </w:rPr>
      </w:pPr>
      <w:bookmarkStart w:id="20" w:name="_Ref47545028"/>
      <w:bookmarkStart w:id="21" w:name="_Ref159238007"/>
      <w:r w:rsidRPr="000D401B">
        <w:rPr>
          <w:sz w:val="20"/>
          <w:szCs w:val="20"/>
          <w:lang w:val="en-GB"/>
        </w:rPr>
        <w:t>RP-</w:t>
      </w:r>
      <w:r w:rsidR="00327538" w:rsidRPr="000D401B">
        <w:rPr>
          <w:sz w:val="20"/>
          <w:szCs w:val="20"/>
          <w:lang w:val="en-GB"/>
        </w:rPr>
        <w:t>24</w:t>
      </w:r>
      <w:r w:rsidR="001878C6">
        <w:rPr>
          <w:sz w:val="20"/>
          <w:szCs w:val="20"/>
          <w:lang w:val="en-GB"/>
        </w:rPr>
        <w:t>1614</w:t>
      </w:r>
      <w:r w:rsidRPr="000D401B">
        <w:rPr>
          <w:sz w:val="20"/>
          <w:szCs w:val="20"/>
          <w:lang w:val="en-GB"/>
        </w:rPr>
        <w:t>, “</w:t>
      </w:r>
      <w:r w:rsidR="001878C6">
        <w:rPr>
          <w:sz w:val="20"/>
          <w:szCs w:val="20"/>
          <w:lang w:val="en-GB"/>
        </w:rPr>
        <w:t xml:space="preserve">Revised </w:t>
      </w:r>
      <w:r w:rsidR="00327538" w:rsidRPr="000D401B">
        <w:rPr>
          <w:sz w:val="20"/>
          <w:szCs w:val="20"/>
          <w:lang w:val="en-GB"/>
        </w:rPr>
        <w:t>WID: Evolution of NR duplex operation: Sub-band full duplex (SBFD)</w:t>
      </w:r>
      <w:r w:rsidRPr="000D401B">
        <w:rPr>
          <w:sz w:val="20"/>
          <w:szCs w:val="20"/>
          <w:lang w:val="en-GB"/>
        </w:rPr>
        <w:t xml:space="preserve">”, </w:t>
      </w:r>
      <w:r w:rsidR="001878C6">
        <w:rPr>
          <w:sz w:val="20"/>
          <w:szCs w:val="20"/>
          <w:lang w:val="en-GB"/>
        </w:rPr>
        <w:t xml:space="preserve">3GPP TSG RAN Meeting </w:t>
      </w:r>
      <w:r w:rsidRPr="000D401B">
        <w:rPr>
          <w:sz w:val="20"/>
          <w:szCs w:val="20"/>
          <w:lang w:val="en-GB"/>
        </w:rPr>
        <w:t>#10</w:t>
      </w:r>
      <w:r w:rsidR="00327538" w:rsidRPr="000D401B">
        <w:rPr>
          <w:sz w:val="20"/>
          <w:szCs w:val="20"/>
          <w:lang w:val="en-GB"/>
        </w:rPr>
        <w:t>3</w:t>
      </w:r>
      <w:r w:rsidRPr="000D401B">
        <w:rPr>
          <w:sz w:val="20"/>
          <w:szCs w:val="20"/>
          <w:lang w:val="en-GB"/>
        </w:rPr>
        <w:t xml:space="preserve">, </w:t>
      </w:r>
      <w:r w:rsidR="001878C6">
        <w:rPr>
          <w:sz w:val="20"/>
          <w:szCs w:val="20"/>
          <w:lang w:val="en-GB"/>
        </w:rPr>
        <w:t>June</w:t>
      </w:r>
      <w:r w:rsidRPr="000D401B">
        <w:rPr>
          <w:sz w:val="20"/>
          <w:szCs w:val="20"/>
          <w:lang w:val="en-GB"/>
        </w:rPr>
        <w:t xml:space="preserve"> 202</w:t>
      </w:r>
      <w:bookmarkEnd w:id="20"/>
      <w:r w:rsidR="00327538" w:rsidRPr="000D401B">
        <w:rPr>
          <w:sz w:val="20"/>
          <w:szCs w:val="20"/>
          <w:lang w:val="en-GB"/>
        </w:rPr>
        <w:t>4</w:t>
      </w:r>
      <w:r w:rsidRPr="000D401B">
        <w:rPr>
          <w:sz w:val="20"/>
          <w:szCs w:val="20"/>
          <w:lang w:val="en-GB"/>
        </w:rPr>
        <w:t>.</w:t>
      </w:r>
      <w:bookmarkEnd w:id="21"/>
    </w:p>
    <w:sectPr w:rsidR="00501777" w:rsidRPr="00C029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0B259" w14:textId="77777777" w:rsidR="006C2BF6" w:rsidRDefault="006C2BF6">
      <w:r>
        <w:separator/>
      </w:r>
    </w:p>
  </w:endnote>
  <w:endnote w:type="continuationSeparator" w:id="0">
    <w:p w14:paraId="2BE47246" w14:textId="77777777" w:rsidR="006C2BF6" w:rsidRDefault="006C2BF6">
      <w:r>
        <w:continuationSeparator/>
      </w:r>
    </w:p>
  </w:endnote>
  <w:endnote w:type="continuationNotice" w:id="1">
    <w:p w14:paraId="13CFDF17" w14:textId="77777777" w:rsidR="006C2BF6" w:rsidRDefault="006C2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7BF33" w14:textId="77777777" w:rsidR="006C2BF6" w:rsidRDefault="006C2BF6">
      <w:r>
        <w:separator/>
      </w:r>
    </w:p>
  </w:footnote>
  <w:footnote w:type="continuationSeparator" w:id="0">
    <w:p w14:paraId="26985E5B" w14:textId="77777777" w:rsidR="006C2BF6" w:rsidRDefault="006C2BF6">
      <w:r>
        <w:continuationSeparator/>
      </w:r>
    </w:p>
  </w:footnote>
  <w:footnote w:type="continuationNotice" w:id="1">
    <w:p w14:paraId="4D0ABC93" w14:textId="77777777" w:rsidR="006C2BF6" w:rsidRDefault="006C2B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5FD"/>
    <w:multiLevelType w:val="hybridMultilevel"/>
    <w:tmpl w:val="811EFD88"/>
    <w:lvl w:ilvl="0" w:tplc="71121A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22EC7"/>
    <w:multiLevelType w:val="hybridMultilevel"/>
    <w:tmpl w:val="5984A672"/>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8750E4"/>
    <w:multiLevelType w:val="hybridMultilevel"/>
    <w:tmpl w:val="07A47974"/>
    <w:lvl w:ilvl="0" w:tplc="A7308688">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6E6668"/>
    <w:multiLevelType w:val="hybridMultilevel"/>
    <w:tmpl w:val="EDA44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AF4AAF"/>
    <w:multiLevelType w:val="hybridMultilevel"/>
    <w:tmpl w:val="596C1A8E"/>
    <w:lvl w:ilvl="0" w:tplc="0FC65E9A">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407C0D"/>
    <w:multiLevelType w:val="hybridMultilevel"/>
    <w:tmpl w:val="0DB2AC66"/>
    <w:lvl w:ilvl="0" w:tplc="8B165C22">
      <w:start w:val="1"/>
      <w:numFmt w:val="lowerLetter"/>
      <w:lvlText w:val="(%1)"/>
      <w:lvlJc w:val="left"/>
      <w:pPr>
        <w:ind w:left="1780" w:hanging="360"/>
      </w:pPr>
      <w:rPr>
        <w:rFonts w:eastAsia="Malgun Gothic"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13" w15:restartNumberingAfterBreak="0">
    <w:nsid w:val="48F47C12"/>
    <w:multiLevelType w:val="hybridMultilevel"/>
    <w:tmpl w:val="19CC2EF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A264BBA"/>
    <w:multiLevelType w:val="hybridMultilevel"/>
    <w:tmpl w:val="7B7A6272"/>
    <w:lvl w:ilvl="0" w:tplc="FA2C093A">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E072056"/>
    <w:multiLevelType w:val="hybridMultilevel"/>
    <w:tmpl w:val="6BE80A9E"/>
    <w:lvl w:ilvl="0" w:tplc="FFFFFFFF">
      <w:start w:val="1"/>
      <w:numFmt w:val="bullet"/>
      <w:lvlText w:val=""/>
      <w:lvlJc w:val="left"/>
      <w:pPr>
        <w:ind w:left="1496"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17" w15:restartNumberingAfterBreak="0">
    <w:nsid w:val="5B0C1EE8"/>
    <w:multiLevelType w:val="hybridMultilevel"/>
    <w:tmpl w:val="DDDA6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072857"/>
    <w:multiLevelType w:val="hybridMultilevel"/>
    <w:tmpl w:val="04D8177C"/>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170E57"/>
    <w:multiLevelType w:val="multilevel"/>
    <w:tmpl w:val="6C170E57"/>
    <w:lvl w:ilvl="0">
      <w:start w:val="1"/>
      <w:numFmt w:val="bullet"/>
      <w:lvlText w:val="•"/>
      <w:lvlJc w:val="left"/>
      <w:pPr>
        <w:ind w:left="420" w:hanging="420"/>
      </w:pPr>
      <w:rPr>
        <w:rFonts w:ascii="Arial" w:hAnsi="Arial"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CBD5E8F"/>
    <w:multiLevelType w:val="hybridMultilevel"/>
    <w:tmpl w:val="B864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B51F3D"/>
    <w:multiLevelType w:val="hybridMultilevel"/>
    <w:tmpl w:val="27A69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6656038">
    <w:abstractNumId w:val="8"/>
  </w:num>
  <w:num w:numId="2" w16cid:durableId="1150443308">
    <w:abstractNumId w:val="10"/>
  </w:num>
  <w:num w:numId="3" w16cid:durableId="1232157210">
    <w:abstractNumId w:val="1"/>
  </w:num>
  <w:num w:numId="4" w16cid:durableId="801003285">
    <w:abstractNumId w:val="6"/>
  </w:num>
  <w:num w:numId="5" w16cid:durableId="1635720867">
    <w:abstractNumId w:val="3"/>
  </w:num>
  <w:num w:numId="6" w16cid:durableId="13298211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6702055">
    <w:abstractNumId w:val="18"/>
  </w:num>
  <w:num w:numId="8" w16cid:durableId="584608673">
    <w:abstractNumId w:val="14"/>
  </w:num>
  <w:num w:numId="9" w16cid:durableId="1978871131">
    <w:abstractNumId w:val="5"/>
  </w:num>
  <w:num w:numId="10" w16cid:durableId="440151886">
    <w:abstractNumId w:val="20"/>
  </w:num>
  <w:num w:numId="11" w16cid:durableId="721907133">
    <w:abstractNumId w:val="7"/>
  </w:num>
  <w:num w:numId="12" w16cid:durableId="960842237">
    <w:abstractNumId w:val="2"/>
  </w:num>
  <w:num w:numId="13" w16cid:durableId="716010061">
    <w:abstractNumId w:val="16"/>
  </w:num>
  <w:num w:numId="14" w16cid:durableId="957836497">
    <w:abstractNumId w:val="9"/>
  </w:num>
  <w:num w:numId="15" w16cid:durableId="293676867">
    <w:abstractNumId w:val="21"/>
  </w:num>
  <w:num w:numId="16" w16cid:durableId="2136869996">
    <w:abstractNumId w:val="13"/>
  </w:num>
  <w:num w:numId="17" w16cid:durableId="674501958">
    <w:abstractNumId w:val="17"/>
  </w:num>
  <w:num w:numId="18" w16cid:durableId="440415036">
    <w:abstractNumId w:val="12"/>
  </w:num>
  <w:num w:numId="19" w16cid:durableId="1967471470">
    <w:abstractNumId w:val="9"/>
  </w:num>
  <w:num w:numId="20" w16cid:durableId="938413421">
    <w:abstractNumId w:val="19"/>
  </w:num>
  <w:num w:numId="21" w16cid:durableId="1236671060">
    <w:abstractNumId w:val="9"/>
  </w:num>
  <w:num w:numId="22" w16cid:durableId="972371417">
    <w:abstractNumId w:val="0"/>
  </w:num>
  <w:num w:numId="23" w16cid:durableId="1764034374">
    <w:abstractNumId w:val="11"/>
  </w:num>
  <w:num w:numId="24" w16cid:durableId="111771743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5B"/>
    <w:rsid w:val="000001C4"/>
    <w:rsid w:val="000001CE"/>
    <w:rsid w:val="0000070A"/>
    <w:rsid w:val="00000D7A"/>
    <w:rsid w:val="0000159F"/>
    <w:rsid w:val="000017C6"/>
    <w:rsid w:val="00001F0C"/>
    <w:rsid w:val="00003A5B"/>
    <w:rsid w:val="00003E20"/>
    <w:rsid w:val="00004683"/>
    <w:rsid w:val="00004A1C"/>
    <w:rsid w:val="00004AC8"/>
    <w:rsid w:val="00004CCE"/>
    <w:rsid w:val="00004D8C"/>
    <w:rsid w:val="00004E45"/>
    <w:rsid w:val="000053BA"/>
    <w:rsid w:val="000055C0"/>
    <w:rsid w:val="000059AD"/>
    <w:rsid w:val="00005EF5"/>
    <w:rsid w:val="00006055"/>
    <w:rsid w:val="000067F8"/>
    <w:rsid w:val="00006AD4"/>
    <w:rsid w:val="00006CB9"/>
    <w:rsid w:val="000073B3"/>
    <w:rsid w:val="000074C4"/>
    <w:rsid w:val="0000773D"/>
    <w:rsid w:val="000079A6"/>
    <w:rsid w:val="00010630"/>
    <w:rsid w:val="00010709"/>
    <w:rsid w:val="0001079F"/>
    <w:rsid w:val="00010E2C"/>
    <w:rsid w:val="00011790"/>
    <w:rsid w:val="0001181C"/>
    <w:rsid w:val="00011BB2"/>
    <w:rsid w:val="00011C62"/>
    <w:rsid w:val="00012505"/>
    <w:rsid w:val="00012685"/>
    <w:rsid w:val="00012804"/>
    <w:rsid w:val="00012C4F"/>
    <w:rsid w:val="000131D1"/>
    <w:rsid w:val="00013455"/>
    <w:rsid w:val="000134E3"/>
    <w:rsid w:val="00013632"/>
    <w:rsid w:val="00013C66"/>
    <w:rsid w:val="00013F5E"/>
    <w:rsid w:val="0001403F"/>
    <w:rsid w:val="0001451F"/>
    <w:rsid w:val="0001487F"/>
    <w:rsid w:val="00014A0E"/>
    <w:rsid w:val="00014BFF"/>
    <w:rsid w:val="00014D24"/>
    <w:rsid w:val="00014F35"/>
    <w:rsid w:val="00015F98"/>
    <w:rsid w:val="000166AC"/>
    <w:rsid w:val="0001738B"/>
    <w:rsid w:val="00017737"/>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53D"/>
    <w:rsid w:val="0003072D"/>
    <w:rsid w:val="00030A57"/>
    <w:rsid w:val="000314CD"/>
    <w:rsid w:val="00031A7C"/>
    <w:rsid w:val="00032068"/>
    <w:rsid w:val="0003332B"/>
    <w:rsid w:val="000333F2"/>
    <w:rsid w:val="00033544"/>
    <w:rsid w:val="000336F1"/>
    <w:rsid w:val="000339CE"/>
    <w:rsid w:val="00033D4D"/>
    <w:rsid w:val="000341DD"/>
    <w:rsid w:val="000344DC"/>
    <w:rsid w:val="0003479E"/>
    <w:rsid w:val="00034CD7"/>
    <w:rsid w:val="00035369"/>
    <w:rsid w:val="00035691"/>
    <w:rsid w:val="0003570C"/>
    <w:rsid w:val="0003576F"/>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ABD"/>
    <w:rsid w:val="000439EA"/>
    <w:rsid w:val="00043F7C"/>
    <w:rsid w:val="000447CF"/>
    <w:rsid w:val="000448B3"/>
    <w:rsid w:val="00044CFA"/>
    <w:rsid w:val="00044EE5"/>
    <w:rsid w:val="000453DC"/>
    <w:rsid w:val="00045569"/>
    <w:rsid w:val="000459C7"/>
    <w:rsid w:val="00045BCE"/>
    <w:rsid w:val="00045E69"/>
    <w:rsid w:val="00046630"/>
    <w:rsid w:val="00046C80"/>
    <w:rsid w:val="0004735B"/>
    <w:rsid w:val="0004743C"/>
    <w:rsid w:val="00047553"/>
    <w:rsid w:val="00047BC4"/>
    <w:rsid w:val="00047E8F"/>
    <w:rsid w:val="00050112"/>
    <w:rsid w:val="00050214"/>
    <w:rsid w:val="00050276"/>
    <w:rsid w:val="00050466"/>
    <w:rsid w:val="000505CC"/>
    <w:rsid w:val="00050891"/>
    <w:rsid w:val="00050980"/>
    <w:rsid w:val="00050B36"/>
    <w:rsid w:val="0005113F"/>
    <w:rsid w:val="000511F9"/>
    <w:rsid w:val="00051212"/>
    <w:rsid w:val="0005152D"/>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86B"/>
    <w:rsid w:val="00055B5E"/>
    <w:rsid w:val="000562E9"/>
    <w:rsid w:val="00056351"/>
    <w:rsid w:val="00056544"/>
    <w:rsid w:val="00056919"/>
    <w:rsid w:val="00056BDE"/>
    <w:rsid w:val="00057380"/>
    <w:rsid w:val="00057635"/>
    <w:rsid w:val="00057C5E"/>
    <w:rsid w:val="000600F3"/>
    <w:rsid w:val="00060D8E"/>
    <w:rsid w:val="00061061"/>
    <w:rsid w:val="000610A8"/>
    <w:rsid w:val="000613B0"/>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B2C"/>
    <w:rsid w:val="00065E3D"/>
    <w:rsid w:val="00065E94"/>
    <w:rsid w:val="00066719"/>
    <w:rsid w:val="000668FC"/>
    <w:rsid w:val="000669A3"/>
    <w:rsid w:val="00066F78"/>
    <w:rsid w:val="0006760B"/>
    <w:rsid w:val="00067A34"/>
    <w:rsid w:val="00067AB5"/>
    <w:rsid w:val="000701AD"/>
    <w:rsid w:val="000706AB"/>
    <w:rsid w:val="000707CA"/>
    <w:rsid w:val="00070D21"/>
    <w:rsid w:val="00070D4B"/>
    <w:rsid w:val="000715A2"/>
    <w:rsid w:val="000717C9"/>
    <w:rsid w:val="000717FB"/>
    <w:rsid w:val="000719BF"/>
    <w:rsid w:val="00071ECD"/>
    <w:rsid w:val="0007208A"/>
    <w:rsid w:val="0007213C"/>
    <w:rsid w:val="00072BBA"/>
    <w:rsid w:val="00072CD6"/>
    <w:rsid w:val="00072CEE"/>
    <w:rsid w:val="00072FF5"/>
    <w:rsid w:val="000730DC"/>
    <w:rsid w:val="00073886"/>
    <w:rsid w:val="0007440D"/>
    <w:rsid w:val="000750F6"/>
    <w:rsid w:val="0007531D"/>
    <w:rsid w:val="00075965"/>
    <w:rsid w:val="00075C6C"/>
    <w:rsid w:val="00075FDA"/>
    <w:rsid w:val="000760BC"/>
    <w:rsid w:val="000761A3"/>
    <w:rsid w:val="00076386"/>
    <w:rsid w:val="000768F3"/>
    <w:rsid w:val="00076B9B"/>
    <w:rsid w:val="00076C4D"/>
    <w:rsid w:val="00076D82"/>
    <w:rsid w:val="00077C0A"/>
    <w:rsid w:val="000811B8"/>
    <w:rsid w:val="00081382"/>
    <w:rsid w:val="00081716"/>
    <w:rsid w:val="0008193C"/>
    <w:rsid w:val="00081DFB"/>
    <w:rsid w:val="00081EC2"/>
    <w:rsid w:val="00081EDE"/>
    <w:rsid w:val="00082154"/>
    <w:rsid w:val="00082CDB"/>
    <w:rsid w:val="00083042"/>
    <w:rsid w:val="00083800"/>
    <w:rsid w:val="00084141"/>
    <w:rsid w:val="00084362"/>
    <w:rsid w:val="000846AE"/>
    <w:rsid w:val="00084754"/>
    <w:rsid w:val="00084A65"/>
    <w:rsid w:val="00084D93"/>
    <w:rsid w:val="000850D5"/>
    <w:rsid w:val="0008559A"/>
    <w:rsid w:val="00085639"/>
    <w:rsid w:val="00085A3A"/>
    <w:rsid w:val="00086797"/>
    <w:rsid w:val="00086B70"/>
    <w:rsid w:val="00086B7F"/>
    <w:rsid w:val="00087168"/>
    <w:rsid w:val="0008743A"/>
    <w:rsid w:val="00087FA3"/>
    <w:rsid w:val="000902C2"/>
    <w:rsid w:val="0009032D"/>
    <w:rsid w:val="000905D6"/>
    <w:rsid w:val="0009063D"/>
    <w:rsid w:val="00090D7F"/>
    <w:rsid w:val="000910F5"/>
    <w:rsid w:val="000915AE"/>
    <w:rsid w:val="00091A92"/>
    <w:rsid w:val="00091C51"/>
    <w:rsid w:val="00091C7C"/>
    <w:rsid w:val="0009227D"/>
    <w:rsid w:val="00092F52"/>
    <w:rsid w:val="00093C49"/>
    <w:rsid w:val="00093E57"/>
    <w:rsid w:val="00095A80"/>
    <w:rsid w:val="00095ABD"/>
    <w:rsid w:val="00095EE3"/>
    <w:rsid w:val="00095F8E"/>
    <w:rsid w:val="00097377"/>
    <w:rsid w:val="000973E1"/>
    <w:rsid w:val="00097899"/>
    <w:rsid w:val="000A0474"/>
    <w:rsid w:val="000A09EC"/>
    <w:rsid w:val="000A0A0D"/>
    <w:rsid w:val="000A1402"/>
    <w:rsid w:val="000A1622"/>
    <w:rsid w:val="000A18F8"/>
    <w:rsid w:val="000A20BA"/>
    <w:rsid w:val="000A218D"/>
    <w:rsid w:val="000A2440"/>
    <w:rsid w:val="000A246E"/>
    <w:rsid w:val="000A262C"/>
    <w:rsid w:val="000A2786"/>
    <w:rsid w:val="000A3200"/>
    <w:rsid w:val="000A3359"/>
    <w:rsid w:val="000A36CF"/>
    <w:rsid w:val="000A3C8D"/>
    <w:rsid w:val="000A3DFE"/>
    <w:rsid w:val="000A40EC"/>
    <w:rsid w:val="000A41EB"/>
    <w:rsid w:val="000A4C5B"/>
    <w:rsid w:val="000A5073"/>
    <w:rsid w:val="000A54EE"/>
    <w:rsid w:val="000A62BE"/>
    <w:rsid w:val="000A6A23"/>
    <w:rsid w:val="000A6C21"/>
    <w:rsid w:val="000A6CD5"/>
    <w:rsid w:val="000A74A9"/>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3D24"/>
    <w:rsid w:val="000C4356"/>
    <w:rsid w:val="000C4655"/>
    <w:rsid w:val="000C501D"/>
    <w:rsid w:val="000C5744"/>
    <w:rsid w:val="000C5B5B"/>
    <w:rsid w:val="000C5CBA"/>
    <w:rsid w:val="000C5F43"/>
    <w:rsid w:val="000C65D5"/>
    <w:rsid w:val="000C65D6"/>
    <w:rsid w:val="000C6665"/>
    <w:rsid w:val="000C69AB"/>
    <w:rsid w:val="000C6EE5"/>
    <w:rsid w:val="000C74BA"/>
    <w:rsid w:val="000C7531"/>
    <w:rsid w:val="000C7BA7"/>
    <w:rsid w:val="000C7C3F"/>
    <w:rsid w:val="000D00D9"/>
    <w:rsid w:val="000D02AB"/>
    <w:rsid w:val="000D0BD6"/>
    <w:rsid w:val="000D0BDE"/>
    <w:rsid w:val="000D0C61"/>
    <w:rsid w:val="000D0E45"/>
    <w:rsid w:val="000D12DF"/>
    <w:rsid w:val="000D1440"/>
    <w:rsid w:val="000D1901"/>
    <w:rsid w:val="000D1A23"/>
    <w:rsid w:val="000D1DCC"/>
    <w:rsid w:val="000D2547"/>
    <w:rsid w:val="000D27AD"/>
    <w:rsid w:val="000D29D1"/>
    <w:rsid w:val="000D2B0A"/>
    <w:rsid w:val="000D2EED"/>
    <w:rsid w:val="000D30C1"/>
    <w:rsid w:val="000D3286"/>
    <w:rsid w:val="000D344D"/>
    <w:rsid w:val="000D387D"/>
    <w:rsid w:val="000D3DAA"/>
    <w:rsid w:val="000D3F6F"/>
    <w:rsid w:val="000D401B"/>
    <w:rsid w:val="000D40E7"/>
    <w:rsid w:val="000D432F"/>
    <w:rsid w:val="000D4893"/>
    <w:rsid w:val="000D50D0"/>
    <w:rsid w:val="000D5387"/>
    <w:rsid w:val="000D584F"/>
    <w:rsid w:val="000D5EAF"/>
    <w:rsid w:val="000D6228"/>
    <w:rsid w:val="000D6534"/>
    <w:rsid w:val="000D693D"/>
    <w:rsid w:val="000D6B82"/>
    <w:rsid w:val="000D71EF"/>
    <w:rsid w:val="000D76BC"/>
    <w:rsid w:val="000D7750"/>
    <w:rsid w:val="000D7E91"/>
    <w:rsid w:val="000E071E"/>
    <w:rsid w:val="000E0DCF"/>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2B1"/>
    <w:rsid w:val="000F15B2"/>
    <w:rsid w:val="000F19DE"/>
    <w:rsid w:val="000F21F9"/>
    <w:rsid w:val="000F286C"/>
    <w:rsid w:val="000F2E1F"/>
    <w:rsid w:val="000F301D"/>
    <w:rsid w:val="000F36BD"/>
    <w:rsid w:val="000F37B0"/>
    <w:rsid w:val="000F3909"/>
    <w:rsid w:val="000F3B13"/>
    <w:rsid w:val="000F3BF8"/>
    <w:rsid w:val="000F3DDD"/>
    <w:rsid w:val="000F3FE4"/>
    <w:rsid w:val="000F447B"/>
    <w:rsid w:val="000F44F0"/>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6F97"/>
    <w:rsid w:val="000F713D"/>
    <w:rsid w:val="000F7500"/>
    <w:rsid w:val="000F750D"/>
    <w:rsid w:val="000F785F"/>
    <w:rsid w:val="000F7974"/>
    <w:rsid w:val="000F7A73"/>
    <w:rsid w:val="00100042"/>
    <w:rsid w:val="001006B5"/>
    <w:rsid w:val="00100FBF"/>
    <w:rsid w:val="001014C1"/>
    <w:rsid w:val="0010170B"/>
    <w:rsid w:val="00101C4F"/>
    <w:rsid w:val="00101CF0"/>
    <w:rsid w:val="00102C9F"/>
    <w:rsid w:val="00102E94"/>
    <w:rsid w:val="00103AAC"/>
    <w:rsid w:val="00103FC9"/>
    <w:rsid w:val="00104021"/>
    <w:rsid w:val="00104786"/>
    <w:rsid w:val="00104A62"/>
    <w:rsid w:val="00104BF1"/>
    <w:rsid w:val="00104EB4"/>
    <w:rsid w:val="00105DEB"/>
    <w:rsid w:val="001061E0"/>
    <w:rsid w:val="001068D2"/>
    <w:rsid w:val="001069F2"/>
    <w:rsid w:val="0010757E"/>
    <w:rsid w:val="0010758F"/>
    <w:rsid w:val="00107D41"/>
    <w:rsid w:val="00107EF7"/>
    <w:rsid w:val="001103BD"/>
    <w:rsid w:val="0011059E"/>
    <w:rsid w:val="0011074B"/>
    <w:rsid w:val="001107ED"/>
    <w:rsid w:val="00111208"/>
    <w:rsid w:val="001112B2"/>
    <w:rsid w:val="001115E4"/>
    <w:rsid w:val="00111808"/>
    <w:rsid w:val="001118AE"/>
    <w:rsid w:val="00112220"/>
    <w:rsid w:val="001125DD"/>
    <w:rsid w:val="001127CE"/>
    <w:rsid w:val="0011331A"/>
    <w:rsid w:val="0011339F"/>
    <w:rsid w:val="001139B5"/>
    <w:rsid w:val="00113B8F"/>
    <w:rsid w:val="00113EC8"/>
    <w:rsid w:val="00114035"/>
    <w:rsid w:val="00114227"/>
    <w:rsid w:val="00114E96"/>
    <w:rsid w:val="001152C7"/>
    <w:rsid w:val="00115610"/>
    <w:rsid w:val="00115C88"/>
    <w:rsid w:val="0011644A"/>
    <w:rsid w:val="00116B42"/>
    <w:rsid w:val="0011712C"/>
    <w:rsid w:val="00117332"/>
    <w:rsid w:val="0011784B"/>
    <w:rsid w:val="001204DD"/>
    <w:rsid w:val="00121E22"/>
    <w:rsid w:val="00122462"/>
    <w:rsid w:val="00122752"/>
    <w:rsid w:val="00122839"/>
    <w:rsid w:val="00122A48"/>
    <w:rsid w:val="0012339E"/>
    <w:rsid w:val="001237AC"/>
    <w:rsid w:val="00123A65"/>
    <w:rsid w:val="00123AD3"/>
    <w:rsid w:val="00124E12"/>
    <w:rsid w:val="00124E34"/>
    <w:rsid w:val="00124E75"/>
    <w:rsid w:val="0012518A"/>
    <w:rsid w:val="001258E3"/>
    <w:rsid w:val="00126599"/>
    <w:rsid w:val="0012673D"/>
    <w:rsid w:val="001269B8"/>
    <w:rsid w:val="00126F34"/>
    <w:rsid w:val="00127099"/>
    <w:rsid w:val="001273FA"/>
    <w:rsid w:val="0012793A"/>
    <w:rsid w:val="00127956"/>
    <w:rsid w:val="00130313"/>
    <w:rsid w:val="00130594"/>
    <w:rsid w:val="00131A3E"/>
    <w:rsid w:val="00131B92"/>
    <w:rsid w:val="00131D69"/>
    <w:rsid w:val="001326CD"/>
    <w:rsid w:val="00132830"/>
    <w:rsid w:val="00132B71"/>
    <w:rsid w:val="00132B7F"/>
    <w:rsid w:val="001337A5"/>
    <w:rsid w:val="00134185"/>
    <w:rsid w:val="0013427A"/>
    <w:rsid w:val="00134578"/>
    <w:rsid w:val="001348FE"/>
    <w:rsid w:val="00134B36"/>
    <w:rsid w:val="00134D55"/>
    <w:rsid w:val="001350CE"/>
    <w:rsid w:val="00135E77"/>
    <w:rsid w:val="00135F21"/>
    <w:rsid w:val="00135FFF"/>
    <w:rsid w:val="001360F3"/>
    <w:rsid w:val="001362C2"/>
    <w:rsid w:val="0013678C"/>
    <w:rsid w:val="00136955"/>
    <w:rsid w:val="00136E19"/>
    <w:rsid w:val="001371B2"/>
    <w:rsid w:val="00137AB9"/>
    <w:rsid w:val="00137D78"/>
    <w:rsid w:val="00137F25"/>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4F3D"/>
    <w:rsid w:val="00146283"/>
    <w:rsid w:val="0014659B"/>
    <w:rsid w:val="001467B1"/>
    <w:rsid w:val="00146A0F"/>
    <w:rsid w:val="0014726B"/>
    <w:rsid w:val="0014726E"/>
    <w:rsid w:val="001477AF"/>
    <w:rsid w:val="001477EA"/>
    <w:rsid w:val="00147EC7"/>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4E25"/>
    <w:rsid w:val="0015521D"/>
    <w:rsid w:val="001555C6"/>
    <w:rsid w:val="00155BA9"/>
    <w:rsid w:val="00155BFD"/>
    <w:rsid w:val="00156ABA"/>
    <w:rsid w:val="00156B13"/>
    <w:rsid w:val="00156EB4"/>
    <w:rsid w:val="00157390"/>
    <w:rsid w:val="001607AB"/>
    <w:rsid w:val="0016082D"/>
    <w:rsid w:val="001608BA"/>
    <w:rsid w:val="00160998"/>
    <w:rsid w:val="00160CD6"/>
    <w:rsid w:val="00160F5F"/>
    <w:rsid w:val="001610C5"/>
    <w:rsid w:val="00161298"/>
    <w:rsid w:val="00161429"/>
    <w:rsid w:val="00162308"/>
    <w:rsid w:val="00162429"/>
    <w:rsid w:val="00162AFD"/>
    <w:rsid w:val="00162B35"/>
    <w:rsid w:val="00162CFF"/>
    <w:rsid w:val="0016316A"/>
    <w:rsid w:val="00163310"/>
    <w:rsid w:val="0016343F"/>
    <w:rsid w:val="00163539"/>
    <w:rsid w:val="0016381F"/>
    <w:rsid w:val="00163C04"/>
    <w:rsid w:val="00163D1D"/>
    <w:rsid w:val="00163F18"/>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351"/>
    <w:rsid w:val="00174BC3"/>
    <w:rsid w:val="00174D3F"/>
    <w:rsid w:val="00174FFD"/>
    <w:rsid w:val="001759CA"/>
    <w:rsid w:val="00175CE6"/>
    <w:rsid w:val="00176339"/>
    <w:rsid w:val="001764DB"/>
    <w:rsid w:val="00176C0D"/>
    <w:rsid w:val="00176C94"/>
    <w:rsid w:val="00176FE0"/>
    <w:rsid w:val="0017726A"/>
    <w:rsid w:val="00177B15"/>
    <w:rsid w:val="00177D04"/>
    <w:rsid w:val="00177DD3"/>
    <w:rsid w:val="00180278"/>
    <w:rsid w:val="001807F2"/>
    <w:rsid w:val="00180ACB"/>
    <w:rsid w:val="001812FB"/>
    <w:rsid w:val="001818A7"/>
    <w:rsid w:val="00181A2D"/>
    <w:rsid w:val="00181CEA"/>
    <w:rsid w:val="00181FFC"/>
    <w:rsid w:val="00182725"/>
    <w:rsid w:val="001829C8"/>
    <w:rsid w:val="001829D2"/>
    <w:rsid w:val="001832C5"/>
    <w:rsid w:val="00184606"/>
    <w:rsid w:val="00184D0F"/>
    <w:rsid w:val="00184EF4"/>
    <w:rsid w:val="0018560B"/>
    <w:rsid w:val="001858F5"/>
    <w:rsid w:val="00185AFA"/>
    <w:rsid w:val="00186572"/>
    <w:rsid w:val="00186904"/>
    <w:rsid w:val="00186B0A"/>
    <w:rsid w:val="00186FC0"/>
    <w:rsid w:val="00187859"/>
    <w:rsid w:val="001878C6"/>
    <w:rsid w:val="00187BB9"/>
    <w:rsid w:val="001905BD"/>
    <w:rsid w:val="00190BF0"/>
    <w:rsid w:val="00190CB7"/>
    <w:rsid w:val="001914CC"/>
    <w:rsid w:val="00191636"/>
    <w:rsid w:val="00191B6D"/>
    <w:rsid w:val="00191E79"/>
    <w:rsid w:val="00191E87"/>
    <w:rsid w:val="00192CB5"/>
    <w:rsid w:val="00192D6C"/>
    <w:rsid w:val="00192D8E"/>
    <w:rsid w:val="00192FE6"/>
    <w:rsid w:val="0019360B"/>
    <w:rsid w:val="00193986"/>
    <w:rsid w:val="00193B08"/>
    <w:rsid w:val="00194518"/>
    <w:rsid w:val="00194570"/>
    <w:rsid w:val="00194626"/>
    <w:rsid w:val="00194EF7"/>
    <w:rsid w:val="00196A22"/>
    <w:rsid w:val="00196B43"/>
    <w:rsid w:val="00196BCE"/>
    <w:rsid w:val="00196BF4"/>
    <w:rsid w:val="00197020"/>
    <w:rsid w:val="001972DA"/>
    <w:rsid w:val="001976AA"/>
    <w:rsid w:val="00197A07"/>
    <w:rsid w:val="00197A20"/>
    <w:rsid w:val="00197D9B"/>
    <w:rsid w:val="001A0177"/>
    <w:rsid w:val="001A02F6"/>
    <w:rsid w:val="001A05B9"/>
    <w:rsid w:val="001A05C9"/>
    <w:rsid w:val="001A0B27"/>
    <w:rsid w:val="001A0C8C"/>
    <w:rsid w:val="001A1061"/>
    <w:rsid w:val="001A115B"/>
    <w:rsid w:val="001A15C6"/>
    <w:rsid w:val="001A17FF"/>
    <w:rsid w:val="001A1C03"/>
    <w:rsid w:val="001A44EF"/>
    <w:rsid w:val="001A46BD"/>
    <w:rsid w:val="001A53B4"/>
    <w:rsid w:val="001A5510"/>
    <w:rsid w:val="001A5C7B"/>
    <w:rsid w:val="001A5CB6"/>
    <w:rsid w:val="001A5E19"/>
    <w:rsid w:val="001A6157"/>
    <w:rsid w:val="001A61E2"/>
    <w:rsid w:val="001A63D8"/>
    <w:rsid w:val="001A7035"/>
    <w:rsid w:val="001A7BBA"/>
    <w:rsid w:val="001B017D"/>
    <w:rsid w:val="001B01FA"/>
    <w:rsid w:val="001B0832"/>
    <w:rsid w:val="001B111A"/>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39"/>
    <w:rsid w:val="001B46ED"/>
    <w:rsid w:val="001B49E1"/>
    <w:rsid w:val="001B4C3C"/>
    <w:rsid w:val="001B57E8"/>
    <w:rsid w:val="001B6371"/>
    <w:rsid w:val="001B69AB"/>
    <w:rsid w:val="001B7E0C"/>
    <w:rsid w:val="001C05FA"/>
    <w:rsid w:val="001C0674"/>
    <w:rsid w:val="001C1405"/>
    <w:rsid w:val="001C1628"/>
    <w:rsid w:val="001C1AC3"/>
    <w:rsid w:val="001C1B93"/>
    <w:rsid w:val="001C2016"/>
    <w:rsid w:val="001C226F"/>
    <w:rsid w:val="001C254C"/>
    <w:rsid w:val="001C26F2"/>
    <w:rsid w:val="001C29A1"/>
    <w:rsid w:val="001C3C7E"/>
    <w:rsid w:val="001C4567"/>
    <w:rsid w:val="001C474D"/>
    <w:rsid w:val="001C5296"/>
    <w:rsid w:val="001C52B5"/>
    <w:rsid w:val="001C63CC"/>
    <w:rsid w:val="001C6465"/>
    <w:rsid w:val="001C66AC"/>
    <w:rsid w:val="001C6754"/>
    <w:rsid w:val="001C6B60"/>
    <w:rsid w:val="001C6CAF"/>
    <w:rsid w:val="001C77F0"/>
    <w:rsid w:val="001C7929"/>
    <w:rsid w:val="001C7AE4"/>
    <w:rsid w:val="001D02AD"/>
    <w:rsid w:val="001D08C6"/>
    <w:rsid w:val="001D100F"/>
    <w:rsid w:val="001D104C"/>
    <w:rsid w:val="001D1F0F"/>
    <w:rsid w:val="001D207C"/>
    <w:rsid w:val="001D25CF"/>
    <w:rsid w:val="001D271A"/>
    <w:rsid w:val="001D30C9"/>
    <w:rsid w:val="001D3201"/>
    <w:rsid w:val="001D374F"/>
    <w:rsid w:val="001D445B"/>
    <w:rsid w:val="001D4489"/>
    <w:rsid w:val="001D46A0"/>
    <w:rsid w:val="001D4D46"/>
    <w:rsid w:val="001D50C2"/>
    <w:rsid w:val="001D5145"/>
    <w:rsid w:val="001D56BF"/>
    <w:rsid w:val="001D5888"/>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30A0"/>
    <w:rsid w:val="001E3113"/>
    <w:rsid w:val="001E37A2"/>
    <w:rsid w:val="001E3CE8"/>
    <w:rsid w:val="001E3DE1"/>
    <w:rsid w:val="001E48AA"/>
    <w:rsid w:val="001E4984"/>
    <w:rsid w:val="001E4D4F"/>
    <w:rsid w:val="001E50B1"/>
    <w:rsid w:val="001E54F9"/>
    <w:rsid w:val="001E57CF"/>
    <w:rsid w:val="001E5904"/>
    <w:rsid w:val="001E5981"/>
    <w:rsid w:val="001E5C59"/>
    <w:rsid w:val="001E6826"/>
    <w:rsid w:val="001E6C0D"/>
    <w:rsid w:val="001E6C5F"/>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3E45"/>
    <w:rsid w:val="001F423D"/>
    <w:rsid w:val="001F4DAC"/>
    <w:rsid w:val="001F5019"/>
    <w:rsid w:val="001F51C5"/>
    <w:rsid w:val="001F5E34"/>
    <w:rsid w:val="001F5F47"/>
    <w:rsid w:val="001F6387"/>
    <w:rsid w:val="001F63C3"/>
    <w:rsid w:val="001F65B0"/>
    <w:rsid w:val="001F67AA"/>
    <w:rsid w:val="001F6AFD"/>
    <w:rsid w:val="001F738D"/>
    <w:rsid w:val="001F7599"/>
    <w:rsid w:val="001F7908"/>
    <w:rsid w:val="001F79C0"/>
    <w:rsid w:val="001F7B6B"/>
    <w:rsid w:val="0020026A"/>
    <w:rsid w:val="00200457"/>
    <w:rsid w:val="002006B2"/>
    <w:rsid w:val="002007FD"/>
    <w:rsid w:val="00200F15"/>
    <w:rsid w:val="0020192E"/>
    <w:rsid w:val="00201B0F"/>
    <w:rsid w:val="00201FDA"/>
    <w:rsid w:val="002025B9"/>
    <w:rsid w:val="00202DF5"/>
    <w:rsid w:val="002034CD"/>
    <w:rsid w:val="00204A2A"/>
    <w:rsid w:val="00204B22"/>
    <w:rsid w:val="00204B3A"/>
    <w:rsid w:val="00204B9F"/>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803"/>
    <w:rsid w:val="00207DF2"/>
    <w:rsid w:val="00210309"/>
    <w:rsid w:val="0021045F"/>
    <w:rsid w:val="0021113A"/>
    <w:rsid w:val="00211305"/>
    <w:rsid w:val="002114F0"/>
    <w:rsid w:val="00211519"/>
    <w:rsid w:val="00211932"/>
    <w:rsid w:val="002119B1"/>
    <w:rsid w:val="00211C74"/>
    <w:rsid w:val="002120FD"/>
    <w:rsid w:val="0021224B"/>
    <w:rsid w:val="00212473"/>
    <w:rsid w:val="00212950"/>
    <w:rsid w:val="00212FB8"/>
    <w:rsid w:val="002135DC"/>
    <w:rsid w:val="00213709"/>
    <w:rsid w:val="00213781"/>
    <w:rsid w:val="00214012"/>
    <w:rsid w:val="00214567"/>
    <w:rsid w:val="0021480A"/>
    <w:rsid w:val="002149AF"/>
    <w:rsid w:val="002149FF"/>
    <w:rsid w:val="00214A86"/>
    <w:rsid w:val="002151F7"/>
    <w:rsid w:val="00215AAA"/>
    <w:rsid w:val="00215F73"/>
    <w:rsid w:val="002166F0"/>
    <w:rsid w:val="0021673D"/>
    <w:rsid w:val="0021683C"/>
    <w:rsid w:val="002169B3"/>
    <w:rsid w:val="00216F5F"/>
    <w:rsid w:val="002175D8"/>
    <w:rsid w:val="00217B3A"/>
    <w:rsid w:val="00217C1E"/>
    <w:rsid w:val="0022039B"/>
    <w:rsid w:val="00220615"/>
    <w:rsid w:val="00220B0B"/>
    <w:rsid w:val="00220B56"/>
    <w:rsid w:val="0022101C"/>
    <w:rsid w:val="0022152E"/>
    <w:rsid w:val="00221985"/>
    <w:rsid w:val="00221E0C"/>
    <w:rsid w:val="00221EC5"/>
    <w:rsid w:val="002226BC"/>
    <w:rsid w:val="0022284A"/>
    <w:rsid w:val="00222A7A"/>
    <w:rsid w:val="00222C06"/>
    <w:rsid w:val="00223606"/>
    <w:rsid w:val="00223B9D"/>
    <w:rsid w:val="00223CC1"/>
    <w:rsid w:val="00224A2C"/>
    <w:rsid w:val="00224E8B"/>
    <w:rsid w:val="00225217"/>
    <w:rsid w:val="002256D9"/>
    <w:rsid w:val="002258A1"/>
    <w:rsid w:val="0022628F"/>
    <w:rsid w:val="00226577"/>
    <w:rsid w:val="0022687C"/>
    <w:rsid w:val="002268A7"/>
    <w:rsid w:val="00226E2D"/>
    <w:rsid w:val="002279BC"/>
    <w:rsid w:val="00227A3E"/>
    <w:rsid w:val="00227B2C"/>
    <w:rsid w:val="002306F8"/>
    <w:rsid w:val="002312F4"/>
    <w:rsid w:val="002313A2"/>
    <w:rsid w:val="00231974"/>
    <w:rsid w:val="00231FC7"/>
    <w:rsid w:val="0023288C"/>
    <w:rsid w:val="00232930"/>
    <w:rsid w:val="00232982"/>
    <w:rsid w:val="00232A95"/>
    <w:rsid w:val="00232C3F"/>
    <w:rsid w:val="00232DD9"/>
    <w:rsid w:val="0023308F"/>
    <w:rsid w:val="00233403"/>
    <w:rsid w:val="00233440"/>
    <w:rsid w:val="00233609"/>
    <w:rsid w:val="00233D0E"/>
    <w:rsid w:val="00234270"/>
    <w:rsid w:val="00234364"/>
    <w:rsid w:val="00234B61"/>
    <w:rsid w:val="00234E13"/>
    <w:rsid w:val="0023598D"/>
    <w:rsid w:val="00235EB9"/>
    <w:rsid w:val="00236223"/>
    <w:rsid w:val="00236450"/>
    <w:rsid w:val="0023655A"/>
    <w:rsid w:val="002365AA"/>
    <w:rsid w:val="002375D1"/>
    <w:rsid w:val="0023765A"/>
    <w:rsid w:val="002376D7"/>
    <w:rsid w:val="002377D4"/>
    <w:rsid w:val="00237921"/>
    <w:rsid w:val="00237C1E"/>
    <w:rsid w:val="00240342"/>
    <w:rsid w:val="0024044A"/>
    <w:rsid w:val="0024076B"/>
    <w:rsid w:val="002407C3"/>
    <w:rsid w:val="00241311"/>
    <w:rsid w:val="00241316"/>
    <w:rsid w:val="002418BE"/>
    <w:rsid w:val="002418E8"/>
    <w:rsid w:val="00241ED1"/>
    <w:rsid w:val="00242177"/>
    <w:rsid w:val="00242E22"/>
    <w:rsid w:val="00242FCC"/>
    <w:rsid w:val="0024336B"/>
    <w:rsid w:val="00243389"/>
    <w:rsid w:val="002437AA"/>
    <w:rsid w:val="00243A84"/>
    <w:rsid w:val="00243AC4"/>
    <w:rsid w:val="00244194"/>
    <w:rsid w:val="0024424F"/>
    <w:rsid w:val="00244404"/>
    <w:rsid w:val="00244B59"/>
    <w:rsid w:val="00244D28"/>
    <w:rsid w:val="002452A0"/>
    <w:rsid w:val="00245689"/>
    <w:rsid w:val="00245720"/>
    <w:rsid w:val="00245A6F"/>
    <w:rsid w:val="00245FD5"/>
    <w:rsid w:val="002461BC"/>
    <w:rsid w:val="0024665B"/>
    <w:rsid w:val="00246A4E"/>
    <w:rsid w:val="002473C1"/>
    <w:rsid w:val="002477DF"/>
    <w:rsid w:val="00247954"/>
    <w:rsid w:val="00250434"/>
    <w:rsid w:val="00250C3D"/>
    <w:rsid w:val="00250FB1"/>
    <w:rsid w:val="00251AD6"/>
    <w:rsid w:val="00252A02"/>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57FC3"/>
    <w:rsid w:val="00260A49"/>
    <w:rsid w:val="00260AEE"/>
    <w:rsid w:val="002619A0"/>
    <w:rsid w:val="002619FF"/>
    <w:rsid w:val="002621A6"/>
    <w:rsid w:val="00262661"/>
    <w:rsid w:val="0026267B"/>
    <w:rsid w:val="00262685"/>
    <w:rsid w:val="00262D9D"/>
    <w:rsid w:val="00262E9D"/>
    <w:rsid w:val="002632DF"/>
    <w:rsid w:val="002637B3"/>
    <w:rsid w:val="00263946"/>
    <w:rsid w:val="002640BA"/>
    <w:rsid w:val="00264808"/>
    <w:rsid w:val="00264A87"/>
    <w:rsid w:val="00264CF2"/>
    <w:rsid w:val="00264F7F"/>
    <w:rsid w:val="00265A77"/>
    <w:rsid w:val="00265BF0"/>
    <w:rsid w:val="002667A8"/>
    <w:rsid w:val="00267587"/>
    <w:rsid w:val="002675C8"/>
    <w:rsid w:val="00267760"/>
    <w:rsid w:val="00267D0A"/>
    <w:rsid w:val="00271589"/>
    <w:rsid w:val="00271B88"/>
    <w:rsid w:val="0027314F"/>
    <w:rsid w:val="00273177"/>
    <w:rsid w:val="00273891"/>
    <w:rsid w:val="00273894"/>
    <w:rsid w:val="00273D87"/>
    <w:rsid w:val="0027420E"/>
    <w:rsid w:val="0027455B"/>
    <w:rsid w:val="00274801"/>
    <w:rsid w:val="00275074"/>
    <w:rsid w:val="002761E3"/>
    <w:rsid w:val="002762A3"/>
    <w:rsid w:val="002763E9"/>
    <w:rsid w:val="00276655"/>
    <w:rsid w:val="00276736"/>
    <w:rsid w:val="00276CEE"/>
    <w:rsid w:val="00276F4E"/>
    <w:rsid w:val="00277006"/>
    <w:rsid w:val="00277130"/>
    <w:rsid w:val="0027728A"/>
    <w:rsid w:val="002774A0"/>
    <w:rsid w:val="0027773D"/>
    <w:rsid w:val="00277814"/>
    <w:rsid w:val="002778BD"/>
    <w:rsid w:val="00280A81"/>
    <w:rsid w:val="00280C44"/>
    <w:rsid w:val="00280D1C"/>
    <w:rsid w:val="00281361"/>
    <w:rsid w:val="0028138D"/>
    <w:rsid w:val="002815BF"/>
    <w:rsid w:val="002815FA"/>
    <w:rsid w:val="002819A5"/>
    <w:rsid w:val="00281EF5"/>
    <w:rsid w:val="002823B9"/>
    <w:rsid w:val="002823D5"/>
    <w:rsid w:val="002824C2"/>
    <w:rsid w:val="0028281B"/>
    <w:rsid w:val="0028291D"/>
    <w:rsid w:val="00282B2C"/>
    <w:rsid w:val="002835DA"/>
    <w:rsid w:val="00283DB9"/>
    <w:rsid w:val="00284153"/>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539"/>
    <w:rsid w:val="002928E4"/>
    <w:rsid w:val="00292A28"/>
    <w:rsid w:val="00292B11"/>
    <w:rsid w:val="002932C8"/>
    <w:rsid w:val="00293436"/>
    <w:rsid w:val="00293D5F"/>
    <w:rsid w:val="002942C8"/>
    <w:rsid w:val="00294445"/>
    <w:rsid w:val="00294B4D"/>
    <w:rsid w:val="0029537E"/>
    <w:rsid w:val="002956A8"/>
    <w:rsid w:val="002960D5"/>
    <w:rsid w:val="002971F9"/>
    <w:rsid w:val="00297284"/>
    <w:rsid w:val="002973A6"/>
    <w:rsid w:val="002975B1"/>
    <w:rsid w:val="00297807"/>
    <w:rsid w:val="00297926"/>
    <w:rsid w:val="00297B17"/>
    <w:rsid w:val="00297FA0"/>
    <w:rsid w:val="002A0045"/>
    <w:rsid w:val="002A02C9"/>
    <w:rsid w:val="002A02E7"/>
    <w:rsid w:val="002A046A"/>
    <w:rsid w:val="002A054B"/>
    <w:rsid w:val="002A075C"/>
    <w:rsid w:val="002A092C"/>
    <w:rsid w:val="002A0D3E"/>
    <w:rsid w:val="002A1062"/>
    <w:rsid w:val="002A10D1"/>
    <w:rsid w:val="002A16F1"/>
    <w:rsid w:val="002A1A57"/>
    <w:rsid w:val="002A2012"/>
    <w:rsid w:val="002A220A"/>
    <w:rsid w:val="002A2275"/>
    <w:rsid w:val="002A2413"/>
    <w:rsid w:val="002A2F5E"/>
    <w:rsid w:val="002A352A"/>
    <w:rsid w:val="002A384C"/>
    <w:rsid w:val="002A4006"/>
    <w:rsid w:val="002A47F7"/>
    <w:rsid w:val="002A48C4"/>
    <w:rsid w:val="002A48E7"/>
    <w:rsid w:val="002A55D4"/>
    <w:rsid w:val="002A5FF5"/>
    <w:rsid w:val="002A607D"/>
    <w:rsid w:val="002A64A7"/>
    <w:rsid w:val="002A6622"/>
    <w:rsid w:val="002A6B7B"/>
    <w:rsid w:val="002A6DB1"/>
    <w:rsid w:val="002A712A"/>
    <w:rsid w:val="002A75A7"/>
    <w:rsid w:val="002A7822"/>
    <w:rsid w:val="002A7C1C"/>
    <w:rsid w:val="002B0636"/>
    <w:rsid w:val="002B0E1A"/>
    <w:rsid w:val="002B132E"/>
    <w:rsid w:val="002B1499"/>
    <w:rsid w:val="002B21D8"/>
    <w:rsid w:val="002B2813"/>
    <w:rsid w:val="002B2D29"/>
    <w:rsid w:val="002B3008"/>
    <w:rsid w:val="002B392A"/>
    <w:rsid w:val="002B3B31"/>
    <w:rsid w:val="002B3B43"/>
    <w:rsid w:val="002B3BBD"/>
    <w:rsid w:val="002B40B0"/>
    <w:rsid w:val="002B4A32"/>
    <w:rsid w:val="002B4CA2"/>
    <w:rsid w:val="002B4DA6"/>
    <w:rsid w:val="002B5A02"/>
    <w:rsid w:val="002B5CEF"/>
    <w:rsid w:val="002B5DF0"/>
    <w:rsid w:val="002B609D"/>
    <w:rsid w:val="002B6302"/>
    <w:rsid w:val="002B665A"/>
    <w:rsid w:val="002B6A47"/>
    <w:rsid w:val="002B6AD4"/>
    <w:rsid w:val="002B7496"/>
    <w:rsid w:val="002B7F12"/>
    <w:rsid w:val="002C0058"/>
    <w:rsid w:val="002C0C4B"/>
    <w:rsid w:val="002C10AD"/>
    <w:rsid w:val="002C1577"/>
    <w:rsid w:val="002C1D47"/>
    <w:rsid w:val="002C1E7B"/>
    <w:rsid w:val="002C1EEA"/>
    <w:rsid w:val="002C2823"/>
    <w:rsid w:val="002C379A"/>
    <w:rsid w:val="002C3EC5"/>
    <w:rsid w:val="002C3FD6"/>
    <w:rsid w:val="002C47AD"/>
    <w:rsid w:val="002C4E04"/>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9CF"/>
    <w:rsid w:val="002D4A68"/>
    <w:rsid w:val="002D4AFF"/>
    <w:rsid w:val="002D4B22"/>
    <w:rsid w:val="002D4B2F"/>
    <w:rsid w:val="002D4F44"/>
    <w:rsid w:val="002D51DF"/>
    <w:rsid w:val="002D555F"/>
    <w:rsid w:val="002D587C"/>
    <w:rsid w:val="002D5E9D"/>
    <w:rsid w:val="002D5ED6"/>
    <w:rsid w:val="002D6892"/>
    <w:rsid w:val="002D6895"/>
    <w:rsid w:val="002D68C2"/>
    <w:rsid w:val="002D6A10"/>
    <w:rsid w:val="002D6C5D"/>
    <w:rsid w:val="002D6F30"/>
    <w:rsid w:val="002D77D3"/>
    <w:rsid w:val="002D7838"/>
    <w:rsid w:val="002D7C86"/>
    <w:rsid w:val="002E0692"/>
    <w:rsid w:val="002E08D7"/>
    <w:rsid w:val="002E0C48"/>
    <w:rsid w:val="002E152D"/>
    <w:rsid w:val="002E191D"/>
    <w:rsid w:val="002E1A54"/>
    <w:rsid w:val="002E1D74"/>
    <w:rsid w:val="002E2943"/>
    <w:rsid w:val="002E2B06"/>
    <w:rsid w:val="002E2C49"/>
    <w:rsid w:val="002E2CF1"/>
    <w:rsid w:val="002E34AF"/>
    <w:rsid w:val="002E378A"/>
    <w:rsid w:val="002E3BE7"/>
    <w:rsid w:val="002E4AAC"/>
    <w:rsid w:val="002E4AFC"/>
    <w:rsid w:val="002E4D22"/>
    <w:rsid w:val="002E4F2B"/>
    <w:rsid w:val="002E53DE"/>
    <w:rsid w:val="002E55AF"/>
    <w:rsid w:val="002E563B"/>
    <w:rsid w:val="002E5CFA"/>
    <w:rsid w:val="002E62D2"/>
    <w:rsid w:val="002E6AF1"/>
    <w:rsid w:val="002E734F"/>
    <w:rsid w:val="002E746D"/>
    <w:rsid w:val="002E74AF"/>
    <w:rsid w:val="002E758C"/>
    <w:rsid w:val="002E7B02"/>
    <w:rsid w:val="002E7D66"/>
    <w:rsid w:val="002E7D75"/>
    <w:rsid w:val="002F0C0C"/>
    <w:rsid w:val="002F0DB9"/>
    <w:rsid w:val="002F1038"/>
    <w:rsid w:val="002F1AA3"/>
    <w:rsid w:val="002F1C93"/>
    <w:rsid w:val="002F22FF"/>
    <w:rsid w:val="002F28AA"/>
    <w:rsid w:val="002F2D8F"/>
    <w:rsid w:val="002F2FF0"/>
    <w:rsid w:val="002F3C1C"/>
    <w:rsid w:val="002F3D68"/>
    <w:rsid w:val="002F3EC0"/>
    <w:rsid w:val="002F4893"/>
    <w:rsid w:val="002F4A00"/>
    <w:rsid w:val="002F4C60"/>
    <w:rsid w:val="002F4CCD"/>
    <w:rsid w:val="002F5BE4"/>
    <w:rsid w:val="002F5E3B"/>
    <w:rsid w:val="002F64F6"/>
    <w:rsid w:val="002F6917"/>
    <w:rsid w:val="002F695B"/>
    <w:rsid w:val="002F715E"/>
    <w:rsid w:val="002F72DA"/>
    <w:rsid w:val="002F76B1"/>
    <w:rsid w:val="002F7D66"/>
    <w:rsid w:val="002F7DBE"/>
    <w:rsid w:val="0030090B"/>
    <w:rsid w:val="003009C2"/>
    <w:rsid w:val="00302AE8"/>
    <w:rsid w:val="00302BB1"/>
    <w:rsid w:val="00302C39"/>
    <w:rsid w:val="00302CE3"/>
    <w:rsid w:val="003030F0"/>
    <w:rsid w:val="003032CD"/>
    <w:rsid w:val="0030404B"/>
    <w:rsid w:val="00304210"/>
    <w:rsid w:val="00304581"/>
    <w:rsid w:val="003048D7"/>
    <w:rsid w:val="003049D7"/>
    <w:rsid w:val="00304A1B"/>
    <w:rsid w:val="00304AD2"/>
    <w:rsid w:val="00304EAA"/>
    <w:rsid w:val="003051B8"/>
    <w:rsid w:val="00305297"/>
    <w:rsid w:val="00305493"/>
    <w:rsid w:val="003055EB"/>
    <w:rsid w:val="00306112"/>
    <w:rsid w:val="003062E6"/>
    <w:rsid w:val="0030662D"/>
    <w:rsid w:val="003068B6"/>
    <w:rsid w:val="003071F6"/>
    <w:rsid w:val="00307FE0"/>
    <w:rsid w:val="003101EC"/>
    <w:rsid w:val="00310497"/>
    <w:rsid w:val="0031049E"/>
    <w:rsid w:val="003107EB"/>
    <w:rsid w:val="00310C37"/>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4E15"/>
    <w:rsid w:val="0031506C"/>
    <w:rsid w:val="003150CE"/>
    <w:rsid w:val="00315180"/>
    <w:rsid w:val="00315500"/>
    <w:rsid w:val="00315601"/>
    <w:rsid w:val="00315AAB"/>
    <w:rsid w:val="00315C19"/>
    <w:rsid w:val="0031710E"/>
    <w:rsid w:val="003175E1"/>
    <w:rsid w:val="003179B0"/>
    <w:rsid w:val="00320223"/>
    <w:rsid w:val="00320299"/>
    <w:rsid w:val="00321154"/>
    <w:rsid w:val="003211B0"/>
    <w:rsid w:val="00321987"/>
    <w:rsid w:val="00321E9A"/>
    <w:rsid w:val="00321EDA"/>
    <w:rsid w:val="003224AA"/>
    <w:rsid w:val="003224E7"/>
    <w:rsid w:val="00322597"/>
    <w:rsid w:val="00322B41"/>
    <w:rsid w:val="00322BA8"/>
    <w:rsid w:val="0032300A"/>
    <w:rsid w:val="003232DA"/>
    <w:rsid w:val="00323590"/>
    <w:rsid w:val="00323AE2"/>
    <w:rsid w:val="00323F3F"/>
    <w:rsid w:val="003240E0"/>
    <w:rsid w:val="00324628"/>
    <w:rsid w:val="00325763"/>
    <w:rsid w:val="00325D7A"/>
    <w:rsid w:val="00325F4C"/>
    <w:rsid w:val="00326145"/>
    <w:rsid w:val="0032616A"/>
    <w:rsid w:val="0032651C"/>
    <w:rsid w:val="00326B21"/>
    <w:rsid w:val="00327163"/>
    <w:rsid w:val="00327305"/>
    <w:rsid w:val="003273BA"/>
    <w:rsid w:val="00327531"/>
    <w:rsid w:val="00327538"/>
    <w:rsid w:val="00327655"/>
    <w:rsid w:val="00327E9C"/>
    <w:rsid w:val="00330183"/>
    <w:rsid w:val="00330187"/>
    <w:rsid w:val="00330247"/>
    <w:rsid w:val="0033058F"/>
    <w:rsid w:val="003309E4"/>
    <w:rsid w:val="00331C4A"/>
    <w:rsid w:val="00331C77"/>
    <w:rsid w:val="00331DB6"/>
    <w:rsid w:val="00331F96"/>
    <w:rsid w:val="00332002"/>
    <w:rsid w:val="0033228D"/>
    <w:rsid w:val="003327F8"/>
    <w:rsid w:val="00332A2B"/>
    <w:rsid w:val="00332B55"/>
    <w:rsid w:val="003336B9"/>
    <w:rsid w:val="00333955"/>
    <w:rsid w:val="0033476C"/>
    <w:rsid w:val="003348E0"/>
    <w:rsid w:val="00334DD8"/>
    <w:rsid w:val="00334FF1"/>
    <w:rsid w:val="00335069"/>
    <w:rsid w:val="00335630"/>
    <w:rsid w:val="00335DF5"/>
    <w:rsid w:val="00335EA8"/>
    <w:rsid w:val="003363DD"/>
    <w:rsid w:val="00336EDB"/>
    <w:rsid w:val="0033778D"/>
    <w:rsid w:val="00337810"/>
    <w:rsid w:val="00337A9C"/>
    <w:rsid w:val="00337B52"/>
    <w:rsid w:val="00337D96"/>
    <w:rsid w:val="00337E8B"/>
    <w:rsid w:val="00337FEE"/>
    <w:rsid w:val="00340361"/>
    <w:rsid w:val="00340795"/>
    <w:rsid w:val="00340C9E"/>
    <w:rsid w:val="00340DFA"/>
    <w:rsid w:val="0034111C"/>
    <w:rsid w:val="003417C0"/>
    <w:rsid w:val="00341947"/>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766"/>
    <w:rsid w:val="00346B41"/>
    <w:rsid w:val="00346BFF"/>
    <w:rsid w:val="00346D23"/>
    <w:rsid w:val="00346E1C"/>
    <w:rsid w:val="00346FED"/>
    <w:rsid w:val="00347679"/>
    <w:rsid w:val="00347A41"/>
    <w:rsid w:val="00347FCA"/>
    <w:rsid w:val="003501B6"/>
    <w:rsid w:val="003507FF"/>
    <w:rsid w:val="003515A9"/>
    <w:rsid w:val="00351E01"/>
    <w:rsid w:val="00352968"/>
    <w:rsid w:val="0035298B"/>
    <w:rsid w:val="00352D21"/>
    <w:rsid w:val="00353D79"/>
    <w:rsid w:val="00354081"/>
    <w:rsid w:val="0035411C"/>
    <w:rsid w:val="0035419C"/>
    <w:rsid w:val="0035443D"/>
    <w:rsid w:val="00354517"/>
    <w:rsid w:val="00354AA2"/>
    <w:rsid w:val="00354D8B"/>
    <w:rsid w:val="00354FEE"/>
    <w:rsid w:val="0035612D"/>
    <w:rsid w:val="00356275"/>
    <w:rsid w:val="00356691"/>
    <w:rsid w:val="00356C0B"/>
    <w:rsid w:val="00356EFA"/>
    <w:rsid w:val="0035738A"/>
    <w:rsid w:val="00357B9C"/>
    <w:rsid w:val="00357ED3"/>
    <w:rsid w:val="00357F7D"/>
    <w:rsid w:val="003600C2"/>
    <w:rsid w:val="00360253"/>
    <w:rsid w:val="00360626"/>
    <w:rsid w:val="00361412"/>
    <w:rsid w:val="003615CA"/>
    <w:rsid w:val="003621AC"/>
    <w:rsid w:val="00362430"/>
    <w:rsid w:val="00362B4D"/>
    <w:rsid w:val="00362B60"/>
    <w:rsid w:val="00362D38"/>
    <w:rsid w:val="00363884"/>
    <w:rsid w:val="003638E0"/>
    <w:rsid w:val="00363B2C"/>
    <w:rsid w:val="003642A6"/>
    <w:rsid w:val="003643D2"/>
    <w:rsid w:val="00364763"/>
    <w:rsid w:val="00364AA7"/>
    <w:rsid w:val="00364BC9"/>
    <w:rsid w:val="00365212"/>
    <w:rsid w:val="00365C3D"/>
    <w:rsid w:val="00365F96"/>
    <w:rsid w:val="003663B4"/>
    <w:rsid w:val="00366BE9"/>
    <w:rsid w:val="00366C1B"/>
    <w:rsid w:val="003671EE"/>
    <w:rsid w:val="00367337"/>
    <w:rsid w:val="00367367"/>
    <w:rsid w:val="00367FD8"/>
    <w:rsid w:val="0037004E"/>
    <w:rsid w:val="0037051E"/>
    <w:rsid w:val="00370B63"/>
    <w:rsid w:val="00370FCC"/>
    <w:rsid w:val="003711AF"/>
    <w:rsid w:val="003723F4"/>
    <w:rsid w:val="003734D6"/>
    <w:rsid w:val="003735C6"/>
    <w:rsid w:val="00373AB2"/>
    <w:rsid w:val="00373E69"/>
    <w:rsid w:val="00374848"/>
    <w:rsid w:val="00374BF3"/>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EBE"/>
    <w:rsid w:val="00380F3F"/>
    <w:rsid w:val="003813BB"/>
    <w:rsid w:val="00381953"/>
    <w:rsid w:val="003820B4"/>
    <w:rsid w:val="00382105"/>
    <w:rsid w:val="00382232"/>
    <w:rsid w:val="00382259"/>
    <w:rsid w:val="0038262B"/>
    <w:rsid w:val="00382F1A"/>
    <w:rsid w:val="00382F9A"/>
    <w:rsid w:val="003830C7"/>
    <w:rsid w:val="00383282"/>
    <w:rsid w:val="00383422"/>
    <w:rsid w:val="00383425"/>
    <w:rsid w:val="00383658"/>
    <w:rsid w:val="00383F0E"/>
    <w:rsid w:val="00383FA7"/>
    <w:rsid w:val="0038412E"/>
    <w:rsid w:val="003844B8"/>
    <w:rsid w:val="00385679"/>
    <w:rsid w:val="003856A7"/>
    <w:rsid w:val="00386053"/>
    <w:rsid w:val="0038609B"/>
    <w:rsid w:val="003861E5"/>
    <w:rsid w:val="00386300"/>
    <w:rsid w:val="0038653B"/>
    <w:rsid w:val="00386C0A"/>
    <w:rsid w:val="00386FBE"/>
    <w:rsid w:val="00387459"/>
    <w:rsid w:val="0038771D"/>
    <w:rsid w:val="00387B43"/>
    <w:rsid w:val="00387E2A"/>
    <w:rsid w:val="00390935"/>
    <w:rsid w:val="00391D69"/>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B08"/>
    <w:rsid w:val="00397D75"/>
    <w:rsid w:val="00397FE2"/>
    <w:rsid w:val="003A0DE1"/>
    <w:rsid w:val="003A10C3"/>
    <w:rsid w:val="003A1147"/>
    <w:rsid w:val="003A1D92"/>
    <w:rsid w:val="003A223E"/>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60D0"/>
    <w:rsid w:val="003A71A8"/>
    <w:rsid w:val="003A71D2"/>
    <w:rsid w:val="003A78D4"/>
    <w:rsid w:val="003A78E6"/>
    <w:rsid w:val="003A7F47"/>
    <w:rsid w:val="003B00CA"/>
    <w:rsid w:val="003B01CD"/>
    <w:rsid w:val="003B030B"/>
    <w:rsid w:val="003B0432"/>
    <w:rsid w:val="003B0821"/>
    <w:rsid w:val="003B0BE9"/>
    <w:rsid w:val="003B0F4B"/>
    <w:rsid w:val="003B0F4D"/>
    <w:rsid w:val="003B157E"/>
    <w:rsid w:val="003B2558"/>
    <w:rsid w:val="003B2A7C"/>
    <w:rsid w:val="003B2E9B"/>
    <w:rsid w:val="003B2F8D"/>
    <w:rsid w:val="003B3B2C"/>
    <w:rsid w:val="003B3C64"/>
    <w:rsid w:val="003B4A65"/>
    <w:rsid w:val="003B4BB5"/>
    <w:rsid w:val="003B4BD8"/>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3AA"/>
    <w:rsid w:val="003C384B"/>
    <w:rsid w:val="003C38CD"/>
    <w:rsid w:val="003C40EB"/>
    <w:rsid w:val="003C4232"/>
    <w:rsid w:val="003C4D56"/>
    <w:rsid w:val="003C5C41"/>
    <w:rsid w:val="003C5CE6"/>
    <w:rsid w:val="003C5D2B"/>
    <w:rsid w:val="003C669D"/>
    <w:rsid w:val="003C6877"/>
    <w:rsid w:val="003C6EA0"/>
    <w:rsid w:val="003C7062"/>
    <w:rsid w:val="003C708D"/>
    <w:rsid w:val="003C7399"/>
    <w:rsid w:val="003C7461"/>
    <w:rsid w:val="003C7B31"/>
    <w:rsid w:val="003D028F"/>
    <w:rsid w:val="003D0788"/>
    <w:rsid w:val="003D1057"/>
    <w:rsid w:val="003D132A"/>
    <w:rsid w:val="003D1517"/>
    <w:rsid w:val="003D1744"/>
    <w:rsid w:val="003D1CEF"/>
    <w:rsid w:val="003D1D50"/>
    <w:rsid w:val="003D1F02"/>
    <w:rsid w:val="003D232D"/>
    <w:rsid w:val="003D286B"/>
    <w:rsid w:val="003D2938"/>
    <w:rsid w:val="003D3416"/>
    <w:rsid w:val="003D3783"/>
    <w:rsid w:val="003D3B36"/>
    <w:rsid w:val="003D3FBA"/>
    <w:rsid w:val="003D402B"/>
    <w:rsid w:val="003D4206"/>
    <w:rsid w:val="003D47D4"/>
    <w:rsid w:val="003D490A"/>
    <w:rsid w:val="003D54B0"/>
    <w:rsid w:val="003D5769"/>
    <w:rsid w:val="003D6415"/>
    <w:rsid w:val="003D66AD"/>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4D26"/>
    <w:rsid w:val="003E5032"/>
    <w:rsid w:val="003E50B9"/>
    <w:rsid w:val="003E5831"/>
    <w:rsid w:val="003E5AF2"/>
    <w:rsid w:val="003E64A9"/>
    <w:rsid w:val="003E65A9"/>
    <w:rsid w:val="003E6B81"/>
    <w:rsid w:val="003E6C41"/>
    <w:rsid w:val="003E7905"/>
    <w:rsid w:val="003E7CD2"/>
    <w:rsid w:val="003F0336"/>
    <w:rsid w:val="003F0367"/>
    <w:rsid w:val="003F07D2"/>
    <w:rsid w:val="003F0D8B"/>
    <w:rsid w:val="003F1630"/>
    <w:rsid w:val="003F168A"/>
    <w:rsid w:val="003F1D50"/>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34C"/>
    <w:rsid w:val="004004D0"/>
    <w:rsid w:val="0040066E"/>
    <w:rsid w:val="004009DD"/>
    <w:rsid w:val="00400F31"/>
    <w:rsid w:val="004014F8"/>
    <w:rsid w:val="0040161D"/>
    <w:rsid w:val="00401C37"/>
    <w:rsid w:val="00402109"/>
    <w:rsid w:val="00402135"/>
    <w:rsid w:val="0040236E"/>
    <w:rsid w:val="004023BA"/>
    <w:rsid w:val="00403016"/>
    <w:rsid w:val="004031D9"/>
    <w:rsid w:val="0040395E"/>
    <w:rsid w:val="0040449A"/>
    <w:rsid w:val="0040471A"/>
    <w:rsid w:val="004053B3"/>
    <w:rsid w:val="00406044"/>
    <w:rsid w:val="0040626F"/>
    <w:rsid w:val="0040631E"/>
    <w:rsid w:val="00406582"/>
    <w:rsid w:val="00406B4D"/>
    <w:rsid w:val="004100B6"/>
    <w:rsid w:val="0041033C"/>
    <w:rsid w:val="00410367"/>
    <w:rsid w:val="004106F0"/>
    <w:rsid w:val="00410869"/>
    <w:rsid w:val="00410D76"/>
    <w:rsid w:val="00412AB0"/>
    <w:rsid w:val="00412BE6"/>
    <w:rsid w:val="0041343E"/>
    <w:rsid w:val="00413B87"/>
    <w:rsid w:val="0041443C"/>
    <w:rsid w:val="0041488F"/>
    <w:rsid w:val="00414E08"/>
    <w:rsid w:val="004154F7"/>
    <w:rsid w:val="00415D30"/>
    <w:rsid w:val="00415EF0"/>
    <w:rsid w:val="00416895"/>
    <w:rsid w:val="00416D44"/>
    <w:rsid w:val="00416EFB"/>
    <w:rsid w:val="00417091"/>
    <w:rsid w:val="004172A4"/>
    <w:rsid w:val="004176FF"/>
    <w:rsid w:val="00417A1E"/>
    <w:rsid w:val="00420082"/>
    <w:rsid w:val="00420111"/>
    <w:rsid w:val="0042141A"/>
    <w:rsid w:val="00421A27"/>
    <w:rsid w:val="00421D0A"/>
    <w:rsid w:val="004226C3"/>
    <w:rsid w:val="004228BA"/>
    <w:rsid w:val="004229E7"/>
    <w:rsid w:val="00423520"/>
    <w:rsid w:val="00423C3B"/>
    <w:rsid w:val="004241C5"/>
    <w:rsid w:val="0042432D"/>
    <w:rsid w:val="004246F1"/>
    <w:rsid w:val="00424F0A"/>
    <w:rsid w:val="00424FA7"/>
    <w:rsid w:val="0042509A"/>
    <w:rsid w:val="004258E1"/>
    <w:rsid w:val="00425D2C"/>
    <w:rsid w:val="00425E85"/>
    <w:rsid w:val="00425FA3"/>
    <w:rsid w:val="004260FB"/>
    <w:rsid w:val="00426A87"/>
    <w:rsid w:val="00426DDF"/>
    <w:rsid w:val="00427007"/>
    <w:rsid w:val="004275D0"/>
    <w:rsid w:val="004309D8"/>
    <w:rsid w:val="00430BAF"/>
    <w:rsid w:val="00430EB6"/>
    <w:rsid w:val="00431160"/>
    <w:rsid w:val="004311CC"/>
    <w:rsid w:val="004313D1"/>
    <w:rsid w:val="0043150E"/>
    <w:rsid w:val="004315A9"/>
    <w:rsid w:val="00432110"/>
    <w:rsid w:val="004328EE"/>
    <w:rsid w:val="00432BBC"/>
    <w:rsid w:val="00432C8C"/>
    <w:rsid w:val="00432F72"/>
    <w:rsid w:val="00433282"/>
    <w:rsid w:val="00433D49"/>
    <w:rsid w:val="00433D5B"/>
    <w:rsid w:val="00433EBE"/>
    <w:rsid w:val="00434406"/>
    <w:rsid w:val="0043457B"/>
    <w:rsid w:val="00434791"/>
    <w:rsid w:val="00434E6D"/>
    <w:rsid w:val="00434F26"/>
    <w:rsid w:val="00435350"/>
    <w:rsid w:val="00435C2A"/>
    <w:rsid w:val="00435E42"/>
    <w:rsid w:val="00436460"/>
    <w:rsid w:val="004367F3"/>
    <w:rsid w:val="00436A0A"/>
    <w:rsid w:val="00436C57"/>
    <w:rsid w:val="00437229"/>
    <w:rsid w:val="00440E65"/>
    <w:rsid w:val="00440FED"/>
    <w:rsid w:val="00441B92"/>
    <w:rsid w:val="00441EA3"/>
    <w:rsid w:val="0044294F"/>
    <w:rsid w:val="00442AC7"/>
    <w:rsid w:val="00442E49"/>
    <w:rsid w:val="00443065"/>
    <w:rsid w:val="004437BA"/>
    <w:rsid w:val="00443A9F"/>
    <w:rsid w:val="00443D4C"/>
    <w:rsid w:val="004440FC"/>
    <w:rsid w:val="00444405"/>
    <w:rsid w:val="0044474B"/>
    <w:rsid w:val="00445FF7"/>
    <w:rsid w:val="0044658D"/>
    <w:rsid w:val="00446F75"/>
    <w:rsid w:val="00447DBB"/>
    <w:rsid w:val="00447E39"/>
    <w:rsid w:val="00450635"/>
    <w:rsid w:val="004508A8"/>
    <w:rsid w:val="00450B9B"/>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1B72"/>
    <w:rsid w:val="00462143"/>
    <w:rsid w:val="004621D5"/>
    <w:rsid w:val="00462490"/>
    <w:rsid w:val="00462AC9"/>
    <w:rsid w:val="00462AE6"/>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4E70"/>
    <w:rsid w:val="004751A4"/>
    <w:rsid w:val="00475697"/>
    <w:rsid w:val="0047574B"/>
    <w:rsid w:val="00475B6D"/>
    <w:rsid w:val="00476204"/>
    <w:rsid w:val="0047635A"/>
    <w:rsid w:val="004766DA"/>
    <w:rsid w:val="00476A55"/>
    <w:rsid w:val="00476C22"/>
    <w:rsid w:val="00477995"/>
    <w:rsid w:val="00480195"/>
    <w:rsid w:val="0048039F"/>
    <w:rsid w:val="0048076D"/>
    <w:rsid w:val="00480879"/>
    <w:rsid w:val="00481123"/>
    <w:rsid w:val="0048130A"/>
    <w:rsid w:val="00481312"/>
    <w:rsid w:val="0048134D"/>
    <w:rsid w:val="00481624"/>
    <w:rsid w:val="00481765"/>
    <w:rsid w:val="00481D90"/>
    <w:rsid w:val="00481FC8"/>
    <w:rsid w:val="0048230A"/>
    <w:rsid w:val="00482700"/>
    <w:rsid w:val="00482782"/>
    <w:rsid w:val="00482927"/>
    <w:rsid w:val="00482B0B"/>
    <w:rsid w:val="00482CD4"/>
    <w:rsid w:val="00483261"/>
    <w:rsid w:val="0048328A"/>
    <w:rsid w:val="00483ED3"/>
    <w:rsid w:val="004841B4"/>
    <w:rsid w:val="00484377"/>
    <w:rsid w:val="00484A97"/>
    <w:rsid w:val="0048540D"/>
    <w:rsid w:val="004855E7"/>
    <w:rsid w:val="00485A66"/>
    <w:rsid w:val="00485B23"/>
    <w:rsid w:val="00485B50"/>
    <w:rsid w:val="00485D49"/>
    <w:rsid w:val="00485DF2"/>
    <w:rsid w:val="00486478"/>
    <w:rsid w:val="0048671B"/>
    <w:rsid w:val="00486B89"/>
    <w:rsid w:val="004874E4"/>
    <w:rsid w:val="00487788"/>
    <w:rsid w:val="004878DC"/>
    <w:rsid w:val="00487FBB"/>
    <w:rsid w:val="0049013B"/>
    <w:rsid w:val="004905F6"/>
    <w:rsid w:val="00490688"/>
    <w:rsid w:val="0049070D"/>
    <w:rsid w:val="004907D4"/>
    <w:rsid w:val="00490A39"/>
    <w:rsid w:val="00490E82"/>
    <w:rsid w:val="00490F55"/>
    <w:rsid w:val="00491192"/>
    <w:rsid w:val="00491735"/>
    <w:rsid w:val="004918F3"/>
    <w:rsid w:val="00491BE4"/>
    <w:rsid w:val="00491DB2"/>
    <w:rsid w:val="0049206C"/>
    <w:rsid w:val="00492721"/>
    <w:rsid w:val="00492877"/>
    <w:rsid w:val="00492A93"/>
    <w:rsid w:val="00492E53"/>
    <w:rsid w:val="00492FFD"/>
    <w:rsid w:val="004930DD"/>
    <w:rsid w:val="00493659"/>
    <w:rsid w:val="00493920"/>
    <w:rsid w:val="0049418C"/>
    <w:rsid w:val="00494738"/>
    <w:rsid w:val="00494DB4"/>
    <w:rsid w:val="004950C5"/>
    <w:rsid w:val="0049573D"/>
    <w:rsid w:val="00495BA6"/>
    <w:rsid w:val="00495F33"/>
    <w:rsid w:val="0049688C"/>
    <w:rsid w:val="00496A5B"/>
    <w:rsid w:val="00496DC2"/>
    <w:rsid w:val="00496E75"/>
    <w:rsid w:val="004975B6"/>
    <w:rsid w:val="004A014C"/>
    <w:rsid w:val="004A0AA8"/>
    <w:rsid w:val="004A1345"/>
    <w:rsid w:val="004A1456"/>
    <w:rsid w:val="004A1BA8"/>
    <w:rsid w:val="004A1FE4"/>
    <w:rsid w:val="004A2103"/>
    <w:rsid w:val="004A2720"/>
    <w:rsid w:val="004A2A91"/>
    <w:rsid w:val="004A2CA9"/>
    <w:rsid w:val="004A2DF8"/>
    <w:rsid w:val="004A2F9C"/>
    <w:rsid w:val="004A3064"/>
    <w:rsid w:val="004A33EF"/>
    <w:rsid w:val="004A34C9"/>
    <w:rsid w:val="004A351E"/>
    <w:rsid w:val="004A3949"/>
    <w:rsid w:val="004A3CB5"/>
    <w:rsid w:val="004A3F33"/>
    <w:rsid w:val="004A45AC"/>
    <w:rsid w:val="004A49D4"/>
    <w:rsid w:val="004A4A77"/>
    <w:rsid w:val="004A4AB4"/>
    <w:rsid w:val="004A537D"/>
    <w:rsid w:val="004A6009"/>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E3B"/>
    <w:rsid w:val="004B3FD8"/>
    <w:rsid w:val="004B4224"/>
    <w:rsid w:val="004B4297"/>
    <w:rsid w:val="004B4647"/>
    <w:rsid w:val="004B4952"/>
    <w:rsid w:val="004B4F1C"/>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94F"/>
    <w:rsid w:val="004C3E26"/>
    <w:rsid w:val="004C3EB1"/>
    <w:rsid w:val="004C3EC7"/>
    <w:rsid w:val="004C3EEE"/>
    <w:rsid w:val="004C3FAF"/>
    <w:rsid w:val="004C483D"/>
    <w:rsid w:val="004C49EA"/>
    <w:rsid w:val="004C4C13"/>
    <w:rsid w:val="004C4D15"/>
    <w:rsid w:val="004C4E4F"/>
    <w:rsid w:val="004C5081"/>
    <w:rsid w:val="004C54AA"/>
    <w:rsid w:val="004C578B"/>
    <w:rsid w:val="004C5A56"/>
    <w:rsid w:val="004C5BBF"/>
    <w:rsid w:val="004C61B0"/>
    <w:rsid w:val="004C64A5"/>
    <w:rsid w:val="004C6564"/>
    <w:rsid w:val="004C66FC"/>
    <w:rsid w:val="004C6957"/>
    <w:rsid w:val="004C6A47"/>
    <w:rsid w:val="004C6D67"/>
    <w:rsid w:val="004C6DA5"/>
    <w:rsid w:val="004C6DBC"/>
    <w:rsid w:val="004C74F0"/>
    <w:rsid w:val="004C795A"/>
    <w:rsid w:val="004C7F93"/>
    <w:rsid w:val="004D045F"/>
    <w:rsid w:val="004D09A2"/>
    <w:rsid w:val="004D0AD8"/>
    <w:rsid w:val="004D1A89"/>
    <w:rsid w:val="004D1BC1"/>
    <w:rsid w:val="004D21DC"/>
    <w:rsid w:val="004D2273"/>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81"/>
    <w:rsid w:val="004D699A"/>
    <w:rsid w:val="004D6DB2"/>
    <w:rsid w:val="004D6FAF"/>
    <w:rsid w:val="004D7854"/>
    <w:rsid w:val="004D7DA8"/>
    <w:rsid w:val="004D7FCA"/>
    <w:rsid w:val="004E10CD"/>
    <w:rsid w:val="004E1145"/>
    <w:rsid w:val="004E11FC"/>
    <w:rsid w:val="004E1401"/>
    <w:rsid w:val="004E152E"/>
    <w:rsid w:val="004E16ED"/>
    <w:rsid w:val="004E2892"/>
    <w:rsid w:val="004E3342"/>
    <w:rsid w:val="004E362B"/>
    <w:rsid w:val="004E3681"/>
    <w:rsid w:val="004E3D74"/>
    <w:rsid w:val="004E3F4E"/>
    <w:rsid w:val="004E4A48"/>
    <w:rsid w:val="004E56BC"/>
    <w:rsid w:val="004E5DE1"/>
    <w:rsid w:val="004E5F74"/>
    <w:rsid w:val="004E6112"/>
    <w:rsid w:val="004E66EA"/>
    <w:rsid w:val="004E6DB4"/>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721"/>
    <w:rsid w:val="004F3B71"/>
    <w:rsid w:val="004F3FE5"/>
    <w:rsid w:val="004F4BFB"/>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1777"/>
    <w:rsid w:val="00501995"/>
    <w:rsid w:val="00502050"/>
    <w:rsid w:val="0050318B"/>
    <w:rsid w:val="00503C87"/>
    <w:rsid w:val="00503CF2"/>
    <w:rsid w:val="0050407C"/>
    <w:rsid w:val="00504311"/>
    <w:rsid w:val="0050453E"/>
    <w:rsid w:val="0050485C"/>
    <w:rsid w:val="00504AC6"/>
    <w:rsid w:val="00504D75"/>
    <w:rsid w:val="005053A9"/>
    <w:rsid w:val="00505AAE"/>
    <w:rsid w:val="00505C1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0B99"/>
    <w:rsid w:val="00511079"/>
    <w:rsid w:val="00511411"/>
    <w:rsid w:val="0051170C"/>
    <w:rsid w:val="00511CDF"/>
    <w:rsid w:val="00511E7D"/>
    <w:rsid w:val="005122F0"/>
    <w:rsid w:val="005127CA"/>
    <w:rsid w:val="00512829"/>
    <w:rsid w:val="00512E97"/>
    <w:rsid w:val="005132C5"/>
    <w:rsid w:val="005134D0"/>
    <w:rsid w:val="005135FA"/>
    <w:rsid w:val="00513839"/>
    <w:rsid w:val="00513B54"/>
    <w:rsid w:val="00513DEF"/>
    <w:rsid w:val="00513E72"/>
    <w:rsid w:val="00513FC8"/>
    <w:rsid w:val="0051423C"/>
    <w:rsid w:val="00514421"/>
    <w:rsid w:val="0051476D"/>
    <w:rsid w:val="005148D4"/>
    <w:rsid w:val="00514C91"/>
    <w:rsid w:val="00514FAA"/>
    <w:rsid w:val="0051510B"/>
    <w:rsid w:val="005153CE"/>
    <w:rsid w:val="00515D5F"/>
    <w:rsid w:val="0051602C"/>
    <w:rsid w:val="00516241"/>
    <w:rsid w:val="005162CE"/>
    <w:rsid w:val="00516406"/>
    <w:rsid w:val="005166F9"/>
    <w:rsid w:val="0051683D"/>
    <w:rsid w:val="00516845"/>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1E23"/>
    <w:rsid w:val="00522035"/>
    <w:rsid w:val="00522747"/>
    <w:rsid w:val="00523130"/>
    <w:rsid w:val="00523264"/>
    <w:rsid w:val="00523E75"/>
    <w:rsid w:val="005243E0"/>
    <w:rsid w:val="00524C46"/>
    <w:rsid w:val="00524DAF"/>
    <w:rsid w:val="00525692"/>
    <w:rsid w:val="005256F3"/>
    <w:rsid w:val="00525717"/>
    <w:rsid w:val="0052600E"/>
    <w:rsid w:val="0052628F"/>
    <w:rsid w:val="005265A3"/>
    <w:rsid w:val="00526783"/>
    <w:rsid w:val="005269BC"/>
    <w:rsid w:val="00527276"/>
    <w:rsid w:val="00527464"/>
    <w:rsid w:val="0052773A"/>
    <w:rsid w:val="00527FB1"/>
    <w:rsid w:val="00530423"/>
    <w:rsid w:val="00530949"/>
    <w:rsid w:val="0053107E"/>
    <w:rsid w:val="005312CB"/>
    <w:rsid w:val="00531420"/>
    <w:rsid w:val="0053162F"/>
    <w:rsid w:val="00531777"/>
    <w:rsid w:val="00531BE6"/>
    <w:rsid w:val="00531FEB"/>
    <w:rsid w:val="0053217B"/>
    <w:rsid w:val="00532675"/>
    <w:rsid w:val="0053281C"/>
    <w:rsid w:val="00532AD0"/>
    <w:rsid w:val="0053311D"/>
    <w:rsid w:val="005332F3"/>
    <w:rsid w:val="00533B6E"/>
    <w:rsid w:val="00533B93"/>
    <w:rsid w:val="005340C9"/>
    <w:rsid w:val="00534128"/>
    <w:rsid w:val="0053413B"/>
    <w:rsid w:val="00534405"/>
    <w:rsid w:val="0053444E"/>
    <w:rsid w:val="0053445C"/>
    <w:rsid w:val="00534647"/>
    <w:rsid w:val="00535538"/>
    <w:rsid w:val="00535BA8"/>
    <w:rsid w:val="00535E88"/>
    <w:rsid w:val="00536189"/>
    <w:rsid w:val="00536698"/>
    <w:rsid w:val="00536E91"/>
    <w:rsid w:val="0053742F"/>
    <w:rsid w:val="005375FE"/>
    <w:rsid w:val="00537CE7"/>
    <w:rsid w:val="00537CEE"/>
    <w:rsid w:val="00537F11"/>
    <w:rsid w:val="00540182"/>
    <w:rsid w:val="00540BFC"/>
    <w:rsid w:val="00541877"/>
    <w:rsid w:val="0054195A"/>
    <w:rsid w:val="005420DE"/>
    <w:rsid w:val="00542249"/>
    <w:rsid w:val="00542399"/>
    <w:rsid w:val="0054241C"/>
    <w:rsid w:val="005424DA"/>
    <w:rsid w:val="005429BD"/>
    <w:rsid w:val="00542FAA"/>
    <w:rsid w:val="005431F5"/>
    <w:rsid w:val="00543707"/>
    <w:rsid w:val="005439D2"/>
    <w:rsid w:val="00543CC7"/>
    <w:rsid w:val="00543EBB"/>
    <w:rsid w:val="00544213"/>
    <w:rsid w:val="005444E8"/>
    <w:rsid w:val="0054486D"/>
    <w:rsid w:val="00544C8D"/>
    <w:rsid w:val="00544D6E"/>
    <w:rsid w:val="00544DB4"/>
    <w:rsid w:val="00545206"/>
    <w:rsid w:val="0054521C"/>
    <w:rsid w:val="005453CB"/>
    <w:rsid w:val="005453F3"/>
    <w:rsid w:val="00545549"/>
    <w:rsid w:val="005462C0"/>
    <w:rsid w:val="00546542"/>
    <w:rsid w:val="00546572"/>
    <w:rsid w:val="0054666B"/>
    <w:rsid w:val="005469F5"/>
    <w:rsid w:val="00546BAD"/>
    <w:rsid w:val="00546DB9"/>
    <w:rsid w:val="00546F36"/>
    <w:rsid w:val="00547116"/>
    <w:rsid w:val="005479A2"/>
    <w:rsid w:val="0055017B"/>
    <w:rsid w:val="00550303"/>
    <w:rsid w:val="00550AFC"/>
    <w:rsid w:val="0055188F"/>
    <w:rsid w:val="005518ED"/>
    <w:rsid w:val="00551AE6"/>
    <w:rsid w:val="00552093"/>
    <w:rsid w:val="00552BD0"/>
    <w:rsid w:val="00552D0F"/>
    <w:rsid w:val="00552E64"/>
    <w:rsid w:val="005530AC"/>
    <w:rsid w:val="00553397"/>
    <w:rsid w:val="00553E9D"/>
    <w:rsid w:val="00553FE1"/>
    <w:rsid w:val="00554A75"/>
    <w:rsid w:val="00554C49"/>
    <w:rsid w:val="00554E06"/>
    <w:rsid w:val="00554E4B"/>
    <w:rsid w:val="00554F00"/>
    <w:rsid w:val="0055519C"/>
    <w:rsid w:val="005554C1"/>
    <w:rsid w:val="0055579D"/>
    <w:rsid w:val="0055583F"/>
    <w:rsid w:val="00555F67"/>
    <w:rsid w:val="0055660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68E"/>
    <w:rsid w:val="005649BF"/>
    <w:rsid w:val="00564DAE"/>
    <w:rsid w:val="00564F7B"/>
    <w:rsid w:val="005650BC"/>
    <w:rsid w:val="005650ED"/>
    <w:rsid w:val="005655FD"/>
    <w:rsid w:val="00565869"/>
    <w:rsid w:val="00567297"/>
    <w:rsid w:val="00567415"/>
    <w:rsid w:val="0056751F"/>
    <w:rsid w:val="00567610"/>
    <w:rsid w:val="00567AF5"/>
    <w:rsid w:val="00567DF1"/>
    <w:rsid w:val="00570342"/>
    <w:rsid w:val="00570CFD"/>
    <w:rsid w:val="00570D9F"/>
    <w:rsid w:val="00571655"/>
    <w:rsid w:val="00571672"/>
    <w:rsid w:val="0057185C"/>
    <w:rsid w:val="0057190C"/>
    <w:rsid w:val="00571CA8"/>
    <w:rsid w:val="00572296"/>
    <w:rsid w:val="00572765"/>
    <w:rsid w:val="00572947"/>
    <w:rsid w:val="00573138"/>
    <w:rsid w:val="0057322B"/>
    <w:rsid w:val="005734A7"/>
    <w:rsid w:val="00574317"/>
    <w:rsid w:val="00574596"/>
    <w:rsid w:val="005746C4"/>
    <w:rsid w:val="00574891"/>
    <w:rsid w:val="00574B50"/>
    <w:rsid w:val="005753E3"/>
    <w:rsid w:val="005756BA"/>
    <w:rsid w:val="00575A87"/>
    <w:rsid w:val="00576294"/>
    <w:rsid w:val="0057634E"/>
    <w:rsid w:val="00576E46"/>
    <w:rsid w:val="00576F26"/>
    <w:rsid w:val="005773BE"/>
    <w:rsid w:val="00577835"/>
    <w:rsid w:val="00577DA3"/>
    <w:rsid w:val="005800FB"/>
    <w:rsid w:val="0058041B"/>
    <w:rsid w:val="00580793"/>
    <w:rsid w:val="00581470"/>
    <w:rsid w:val="00581B62"/>
    <w:rsid w:val="00581BAD"/>
    <w:rsid w:val="00581BCB"/>
    <w:rsid w:val="00581D62"/>
    <w:rsid w:val="00582087"/>
    <w:rsid w:val="0058228A"/>
    <w:rsid w:val="005822FC"/>
    <w:rsid w:val="005823FC"/>
    <w:rsid w:val="00582D5F"/>
    <w:rsid w:val="00582F21"/>
    <w:rsid w:val="005831DD"/>
    <w:rsid w:val="005833AD"/>
    <w:rsid w:val="00583DC5"/>
    <w:rsid w:val="00584320"/>
    <w:rsid w:val="00584AAD"/>
    <w:rsid w:val="00584CB8"/>
    <w:rsid w:val="00585292"/>
    <w:rsid w:val="00585484"/>
    <w:rsid w:val="00585800"/>
    <w:rsid w:val="00585C2F"/>
    <w:rsid w:val="0058624A"/>
    <w:rsid w:val="005865C3"/>
    <w:rsid w:val="0058675E"/>
    <w:rsid w:val="00586EB1"/>
    <w:rsid w:val="0058715B"/>
    <w:rsid w:val="00587229"/>
    <w:rsid w:val="00587503"/>
    <w:rsid w:val="0058778F"/>
    <w:rsid w:val="00587F7F"/>
    <w:rsid w:val="0059016A"/>
    <w:rsid w:val="005907FD"/>
    <w:rsid w:val="00590AB0"/>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7D1"/>
    <w:rsid w:val="00597ED8"/>
    <w:rsid w:val="005A07CF"/>
    <w:rsid w:val="005A1303"/>
    <w:rsid w:val="005A17AE"/>
    <w:rsid w:val="005A1881"/>
    <w:rsid w:val="005A1A86"/>
    <w:rsid w:val="005A23A8"/>
    <w:rsid w:val="005A27C3"/>
    <w:rsid w:val="005A2A24"/>
    <w:rsid w:val="005A2B20"/>
    <w:rsid w:val="005A2FFE"/>
    <w:rsid w:val="005A34D5"/>
    <w:rsid w:val="005A38E7"/>
    <w:rsid w:val="005A3943"/>
    <w:rsid w:val="005A3ED0"/>
    <w:rsid w:val="005A41E7"/>
    <w:rsid w:val="005A422E"/>
    <w:rsid w:val="005A4904"/>
    <w:rsid w:val="005A4910"/>
    <w:rsid w:val="005A4914"/>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48A4"/>
    <w:rsid w:val="005B4F77"/>
    <w:rsid w:val="005B504A"/>
    <w:rsid w:val="005B50FF"/>
    <w:rsid w:val="005B609E"/>
    <w:rsid w:val="005B6160"/>
    <w:rsid w:val="005B6483"/>
    <w:rsid w:val="005B6DF6"/>
    <w:rsid w:val="005B7B7D"/>
    <w:rsid w:val="005B7E11"/>
    <w:rsid w:val="005C0D89"/>
    <w:rsid w:val="005C1948"/>
    <w:rsid w:val="005C22F9"/>
    <w:rsid w:val="005C263C"/>
    <w:rsid w:val="005C2679"/>
    <w:rsid w:val="005C27B6"/>
    <w:rsid w:val="005C298C"/>
    <w:rsid w:val="005C2C8C"/>
    <w:rsid w:val="005C3169"/>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4EC7"/>
    <w:rsid w:val="005D50F9"/>
    <w:rsid w:val="005D5A20"/>
    <w:rsid w:val="005D5B21"/>
    <w:rsid w:val="005D5BF8"/>
    <w:rsid w:val="005D6261"/>
    <w:rsid w:val="005D6380"/>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3F51"/>
    <w:rsid w:val="005E3FB8"/>
    <w:rsid w:val="005E4B83"/>
    <w:rsid w:val="005E5765"/>
    <w:rsid w:val="005E659E"/>
    <w:rsid w:val="005E6890"/>
    <w:rsid w:val="005E7088"/>
    <w:rsid w:val="005E72E8"/>
    <w:rsid w:val="005E738A"/>
    <w:rsid w:val="005E7E1B"/>
    <w:rsid w:val="005F0108"/>
    <w:rsid w:val="005F0291"/>
    <w:rsid w:val="005F095E"/>
    <w:rsid w:val="005F0973"/>
    <w:rsid w:val="005F0B7F"/>
    <w:rsid w:val="005F0ECC"/>
    <w:rsid w:val="005F1115"/>
    <w:rsid w:val="005F1737"/>
    <w:rsid w:val="005F2012"/>
    <w:rsid w:val="005F21A5"/>
    <w:rsid w:val="005F2470"/>
    <w:rsid w:val="005F28C6"/>
    <w:rsid w:val="005F2B13"/>
    <w:rsid w:val="005F2B27"/>
    <w:rsid w:val="005F2CB0"/>
    <w:rsid w:val="005F3E00"/>
    <w:rsid w:val="005F3F16"/>
    <w:rsid w:val="005F41F0"/>
    <w:rsid w:val="005F42D0"/>
    <w:rsid w:val="005F4310"/>
    <w:rsid w:val="005F434D"/>
    <w:rsid w:val="005F4806"/>
    <w:rsid w:val="005F48E6"/>
    <w:rsid w:val="005F4C87"/>
    <w:rsid w:val="005F4E0A"/>
    <w:rsid w:val="005F4EE1"/>
    <w:rsid w:val="005F4EEA"/>
    <w:rsid w:val="005F52CC"/>
    <w:rsid w:val="005F5E6F"/>
    <w:rsid w:val="005F5F16"/>
    <w:rsid w:val="005F60F4"/>
    <w:rsid w:val="005F6510"/>
    <w:rsid w:val="005F653C"/>
    <w:rsid w:val="005F67A1"/>
    <w:rsid w:val="005F681C"/>
    <w:rsid w:val="005F6B20"/>
    <w:rsid w:val="005F6BD4"/>
    <w:rsid w:val="005F6DDB"/>
    <w:rsid w:val="005F6F88"/>
    <w:rsid w:val="005F7188"/>
    <w:rsid w:val="005F74B4"/>
    <w:rsid w:val="005F7985"/>
    <w:rsid w:val="005F7AEB"/>
    <w:rsid w:val="00600B1D"/>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6E7"/>
    <w:rsid w:val="00606A26"/>
    <w:rsid w:val="00606D5F"/>
    <w:rsid w:val="00607218"/>
    <w:rsid w:val="00607929"/>
    <w:rsid w:val="00607AC7"/>
    <w:rsid w:val="00607C07"/>
    <w:rsid w:val="00607D81"/>
    <w:rsid w:val="00610747"/>
    <w:rsid w:val="00610B77"/>
    <w:rsid w:val="00610E03"/>
    <w:rsid w:val="00611317"/>
    <w:rsid w:val="0061176E"/>
    <w:rsid w:val="00611E0A"/>
    <w:rsid w:val="006121B1"/>
    <w:rsid w:val="00612261"/>
    <w:rsid w:val="006136ED"/>
    <w:rsid w:val="00613DF7"/>
    <w:rsid w:val="00613EA5"/>
    <w:rsid w:val="006142B8"/>
    <w:rsid w:val="00614CD1"/>
    <w:rsid w:val="006151F2"/>
    <w:rsid w:val="0061567B"/>
    <w:rsid w:val="00615AC8"/>
    <w:rsid w:val="006169FE"/>
    <w:rsid w:val="00616B4B"/>
    <w:rsid w:val="00616DA6"/>
    <w:rsid w:val="00616EA5"/>
    <w:rsid w:val="00617026"/>
    <w:rsid w:val="006176C5"/>
    <w:rsid w:val="006200AB"/>
    <w:rsid w:val="00620B92"/>
    <w:rsid w:val="00620D97"/>
    <w:rsid w:val="00621378"/>
    <w:rsid w:val="0062152A"/>
    <w:rsid w:val="00621753"/>
    <w:rsid w:val="00622E8D"/>
    <w:rsid w:val="00623583"/>
    <w:rsid w:val="0062385C"/>
    <w:rsid w:val="00624462"/>
    <w:rsid w:val="00624572"/>
    <w:rsid w:val="0062462F"/>
    <w:rsid w:val="00624A9D"/>
    <w:rsid w:val="00624BA1"/>
    <w:rsid w:val="00624BD1"/>
    <w:rsid w:val="00624CA9"/>
    <w:rsid w:val="00625EC5"/>
    <w:rsid w:val="006264CB"/>
    <w:rsid w:val="0062661B"/>
    <w:rsid w:val="0062669B"/>
    <w:rsid w:val="006266B2"/>
    <w:rsid w:val="0062710B"/>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627"/>
    <w:rsid w:val="0063488F"/>
    <w:rsid w:val="00634FD5"/>
    <w:rsid w:val="0063520D"/>
    <w:rsid w:val="006352A6"/>
    <w:rsid w:val="0063530F"/>
    <w:rsid w:val="00635781"/>
    <w:rsid w:val="006362F9"/>
    <w:rsid w:val="006364EE"/>
    <w:rsid w:val="00636769"/>
    <w:rsid w:val="006369A9"/>
    <w:rsid w:val="00636FB2"/>
    <w:rsid w:val="006373CD"/>
    <w:rsid w:val="006377ED"/>
    <w:rsid w:val="00637B7A"/>
    <w:rsid w:val="00637C99"/>
    <w:rsid w:val="00637E0C"/>
    <w:rsid w:val="00641283"/>
    <w:rsid w:val="006413CF"/>
    <w:rsid w:val="00641413"/>
    <w:rsid w:val="00641465"/>
    <w:rsid w:val="00641536"/>
    <w:rsid w:val="0064165D"/>
    <w:rsid w:val="00642084"/>
    <w:rsid w:val="00642237"/>
    <w:rsid w:val="00642C6D"/>
    <w:rsid w:val="00642E77"/>
    <w:rsid w:val="00642E8C"/>
    <w:rsid w:val="006433BD"/>
    <w:rsid w:val="006434BE"/>
    <w:rsid w:val="00643562"/>
    <w:rsid w:val="00643784"/>
    <w:rsid w:val="00643B56"/>
    <w:rsid w:val="00644186"/>
    <w:rsid w:val="00644623"/>
    <w:rsid w:val="00644A21"/>
    <w:rsid w:val="00644CF4"/>
    <w:rsid w:val="00645C9F"/>
    <w:rsid w:val="006461D2"/>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56"/>
    <w:rsid w:val="00656B96"/>
    <w:rsid w:val="00656BA0"/>
    <w:rsid w:val="00656F79"/>
    <w:rsid w:val="006570EB"/>
    <w:rsid w:val="0065736B"/>
    <w:rsid w:val="006578E4"/>
    <w:rsid w:val="00657AE5"/>
    <w:rsid w:val="00657C05"/>
    <w:rsid w:val="00657F32"/>
    <w:rsid w:val="00660188"/>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6DC"/>
    <w:rsid w:val="006649C3"/>
    <w:rsid w:val="00664E8C"/>
    <w:rsid w:val="0066501B"/>
    <w:rsid w:val="006654C3"/>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0F"/>
    <w:rsid w:val="00674FFF"/>
    <w:rsid w:val="00675719"/>
    <w:rsid w:val="00675BC2"/>
    <w:rsid w:val="00675CF4"/>
    <w:rsid w:val="00675EB7"/>
    <w:rsid w:val="006763CC"/>
    <w:rsid w:val="006765CB"/>
    <w:rsid w:val="00676A64"/>
    <w:rsid w:val="00677925"/>
    <w:rsid w:val="006779BF"/>
    <w:rsid w:val="00677F44"/>
    <w:rsid w:val="0068017F"/>
    <w:rsid w:val="00680462"/>
    <w:rsid w:val="0068076E"/>
    <w:rsid w:val="00680F46"/>
    <w:rsid w:val="006812FB"/>
    <w:rsid w:val="00681BC4"/>
    <w:rsid w:val="00681FDC"/>
    <w:rsid w:val="00682033"/>
    <w:rsid w:val="006822FE"/>
    <w:rsid w:val="00682B53"/>
    <w:rsid w:val="00682F27"/>
    <w:rsid w:val="00683785"/>
    <w:rsid w:val="00683CFD"/>
    <w:rsid w:val="0068452A"/>
    <w:rsid w:val="00684A34"/>
    <w:rsid w:val="006859DB"/>
    <w:rsid w:val="00685BD6"/>
    <w:rsid w:val="0068678D"/>
    <w:rsid w:val="00686D66"/>
    <w:rsid w:val="00687399"/>
    <w:rsid w:val="00687488"/>
    <w:rsid w:val="006876FD"/>
    <w:rsid w:val="0068778C"/>
    <w:rsid w:val="0068782A"/>
    <w:rsid w:val="00687B18"/>
    <w:rsid w:val="00690189"/>
    <w:rsid w:val="006904ED"/>
    <w:rsid w:val="00690872"/>
    <w:rsid w:val="00690E2E"/>
    <w:rsid w:val="00691365"/>
    <w:rsid w:val="006915D7"/>
    <w:rsid w:val="00691912"/>
    <w:rsid w:val="00691AC3"/>
    <w:rsid w:val="00691E9F"/>
    <w:rsid w:val="006926A6"/>
    <w:rsid w:val="0069277B"/>
    <w:rsid w:val="00692814"/>
    <w:rsid w:val="006932E7"/>
    <w:rsid w:val="00693347"/>
    <w:rsid w:val="0069334C"/>
    <w:rsid w:val="0069344E"/>
    <w:rsid w:val="006936F6"/>
    <w:rsid w:val="00693739"/>
    <w:rsid w:val="00693B10"/>
    <w:rsid w:val="00693DE7"/>
    <w:rsid w:val="00694393"/>
    <w:rsid w:val="006944A0"/>
    <w:rsid w:val="006944DA"/>
    <w:rsid w:val="0069460B"/>
    <w:rsid w:val="006948EF"/>
    <w:rsid w:val="00694927"/>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430"/>
    <w:rsid w:val="006A4856"/>
    <w:rsid w:val="006A5474"/>
    <w:rsid w:val="006A564B"/>
    <w:rsid w:val="006A5D15"/>
    <w:rsid w:val="006A5F81"/>
    <w:rsid w:val="006A6330"/>
    <w:rsid w:val="006B02AF"/>
    <w:rsid w:val="006B02E8"/>
    <w:rsid w:val="006B05B5"/>
    <w:rsid w:val="006B0EE6"/>
    <w:rsid w:val="006B13C7"/>
    <w:rsid w:val="006B1545"/>
    <w:rsid w:val="006B1ED5"/>
    <w:rsid w:val="006B23B9"/>
    <w:rsid w:val="006B264A"/>
    <w:rsid w:val="006B2A07"/>
    <w:rsid w:val="006B2A63"/>
    <w:rsid w:val="006B2B11"/>
    <w:rsid w:val="006B2DA7"/>
    <w:rsid w:val="006B2F4D"/>
    <w:rsid w:val="006B306B"/>
    <w:rsid w:val="006B3682"/>
    <w:rsid w:val="006B3974"/>
    <w:rsid w:val="006B402E"/>
    <w:rsid w:val="006B48CB"/>
    <w:rsid w:val="006B49BA"/>
    <w:rsid w:val="006B5616"/>
    <w:rsid w:val="006B564D"/>
    <w:rsid w:val="006B5E94"/>
    <w:rsid w:val="006B61F6"/>
    <w:rsid w:val="006B6313"/>
    <w:rsid w:val="006B65A8"/>
    <w:rsid w:val="006B69FA"/>
    <w:rsid w:val="006B705A"/>
    <w:rsid w:val="006B74E6"/>
    <w:rsid w:val="006B7692"/>
    <w:rsid w:val="006C0037"/>
    <w:rsid w:val="006C020D"/>
    <w:rsid w:val="006C02D5"/>
    <w:rsid w:val="006C13D8"/>
    <w:rsid w:val="006C1445"/>
    <w:rsid w:val="006C1DED"/>
    <w:rsid w:val="006C25CF"/>
    <w:rsid w:val="006C28FC"/>
    <w:rsid w:val="006C2BF6"/>
    <w:rsid w:val="006C2D0E"/>
    <w:rsid w:val="006C31C6"/>
    <w:rsid w:val="006C33FB"/>
    <w:rsid w:val="006C33FF"/>
    <w:rsid w:val="006C394E"/>
    <w:rsid w:val="006C3AB0"/>
    <w:rsid w:val="006C3EAF"/>
    <w:rsid w:val="006C3F5E"/>
    <w:rsid w:val="006C4890"/>
    <w:rsid w:val="006C4EB4"/>
    <w:rsid w:val="006C4EEA"/>
    <w:rsid w:val="006C4EF3"/>
    <w:rsid w:val="006C4F20"/>
    <w:rsid w:val="006C4FC1"/>
    <w:rsid w:val="006C516F"/>
    <w:rsid w:val="006C51A5"/>
    <w:rsid w:val="006C5237"/>
    <w:rsid w:val="006C529D"/>
    <w:rsid w:val="006C5D5B"/>
    <w:rsid w:val="006C6256"/>
    <w:rsid w:val="006C6642"/>
    <w:rsid w:val="006C6798"/>
    <w:rsid w:val="006C6DF7"/>
    <w:rsid w:val="006C75FC"/>
    <w:rsid w:val="006C79E4"/>
    <w:rsid w:val="006D0021"/>
    <w:rsid w:val="006D019C"/>
    <w:rsid w:val="006D0630"/>
    <w:rsid w:val="006D0826"/>
    <w:rsid w:val="006D0B55"/>
    <w:rsid w:val="006D0C12"/>
    <w:rsid w:val="006D0E6B"/>
    <w:rsid w:val="006D1464"/>
    <w:rsid w:val="006D1725"/>
    <w:rsid w:val="006D1A4E"/>
    <w:rsid w:val="006D2146"/>
    <w:rsid w:val="006D2196"/>
    <w:rsid w:val="006D3141"/>
    <w:rsid w:val="006D32B0"/>
    <w:rsid w:val="006D4CBA"/>
    <w:rsid w:val="006D5185"/>
    <w:rsid w:val="006D5C03"/>
    <w:rsid w:val="006D5CE3"/>
    <w:rsid w:val="006D5DEC"/>
    <w:rsid w:val="006D632E"/>
    <w:rsid w:val="006D6C9C"/>
    <w:rsid w:val="006D6E8F"/>
    <w:rsid w:val="006E07B0"/>
    <w:rsid w:val="006E094A"/>
    <w:rsid w:val="006E0C20"/>
    <w:rsid w:val="006E0F6E"/>
    <w:rsid w:val="006E0F92"/>
    <w:rsid w:val="006E12B1"/>
    <w:rsid w:val="006E13D1"/>
    <w:rsid w:val="006E2204"/>
    <w:rsid w:val="006E2440"/>
    <w:rsid w:val="006E24BE"/>
    <w:rsid w:val="006E2563"/>
    <w:rsid w:val="006E26AB"/>
    <w:rsid w:val="006E26D2"/>
    <w:rsid w:val="006E26DE"/>
    <w:rsid w:val="006E275D"/>
    <w:rsid w:val="006E3890"/>
    <w:rsid w:val="006E390C"/>
    <w:rsid w:val="006E3A7C"/>
    <w:rsid w:val="006E4D0C"/>
    <w:rsid w:val="006E4D1B"/>
    <w:rsid w:val="006E50A5"/>
    <w:rsid w:val="006E5534"/>
    <w:rsid w:val="006E5B18"/>
    <w:rsid w:val="006E5B78"/>
    <w:rsid w:val="006E62B4"/>
    <w:rsid w:val="006E66AD"/>
    <w:rsid w:val="006E67BA"/>
    <w:rsid w:val="006E699D"/>
    <w:rsid w:val="006E6BA3"/>
    <w:rsid w:val="006E6D3C"/>
    <w:rsid w:val="006E737E"/>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3C5B"/>
    <w:rsid w:val="006F3D80"/>
    <w:rsid w:val="006F418C"/>
    <w:rsid w:val="006F572E"/>
    <w:rsid w:val="006F5E64"/>
    <w:rsid w:val="006F5FC4"/>
    <w:rsid w:val="006F60DE"/>
    <w:rsid w:val="006F65FB"/>
    <w:rsid w:val="006F69B3"/>
    <w:rsid w:val="006F6CB7"/>
    <w:rsid w:val="006F75AF"/>
    <w:rsid w:val="006F7914"/>
    <w:rsid w:val="006F7BE1"/>
    <w:rsid w:val="006F7C0B"/>
    <w:rsid w:val="006F7E46"/>
    <w:rsid w:val="007002B9"/>
    <w:rsid w:val="00700943"/>
    <w:rsid w:val="00700AB4"/>
    <w:rsid w:val="00700FCA"/>
    <w:rsid w:val="007015AE"/>
    <w:rsid w:val="007015C6"/>
    <w:rsid w:val="00701645"/>
    <w:rsid w:val="00701BA4"/>
    <w:rsid w:val="00701BBC"/>
    <w:rsid w:val="007021D8"/>
    <w:rsid w:val="00702530"/>
    <w:rsid w:val="00702704"/>
    <w:rsid w:val="00702A52"/>
    <w:rsid w:val="00702D5A"/>
    <w:rsid w:val="00702EF7"/>
    <w:rsid w:val="00703153"/>
    <w:rsid w:val="00703571"/>
    <w:rsid w:val="007037B8"/>
    <w:rsid w:val="00703989"/>
    <w:rsid w:val="00703C19"/>
    <w:rsid w:val="00703CE3"/>
    <w:rsid w:val="007041E1"/>
    <w:rsid w:val="007042E9"/>
    <w:rsid w:val="00704419"/>
    <w:rsid w:val="00704495"/>
    <w:rsid w:val="007048C5"/>
    <w:rsid w:val="00705062"/>
    <w:rsid w:val="007052F8"/>
    <w:rsid w:val="0070548E"/>
    <w:rsid w:val="00705910"/>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0982"/>
    <w:rsid w:val="007210D8"/>
    <w:rsid w:val="00721EC9"/>
    <w:rsid w:val="00722331"/>
    <w:rsid w:val="0072247E"/>
    <w:rsid w:val="00722BB2"/>
    <w:rsid w:val="00723381"/>
    <w:rsid w:val="0072344C"/>
    <w:rsid w:val="007236A3"/>
    <w:rsid w:val="007239B6"/>
    <w:rsid w:val="00723BD9"/>
    <w:rsid w:val="00724792"/>
    <w:rsid w:val="007247C7"/>
    <w:rsid w:val="0072490A"/>
    <w:rsid w:val="00724B64"/>
    <w:rsid w:val="00724EF9"/>
    <w:rsid w:val="0072517D"/>
    <w:rsid w:val="0072562D"/>
    <w:rsid w:val="00725780"/>
    <w:rsid w:val="007257A0"/>
    <w:rsid w:val="0072597F"/>
    <w:rsid w:val="00725EA5"/>
    <w:rsid w:val="00725FB1"/>
    <w:rsid w:val="00726065"/>
    <w:rsid w:val="0072656F"/>
    <w:rsid w:val="007267B0"/>
    <w:rsid w:val="00726878"/>
    <w:rsid w:val="00726A86"/>
    <w:rsid w:val="00726AA2"/>
    <w:rsid w:val="00726E43"/>
    <w:rsid w:val="0072741A"/>
    <w:rsid w:val="0073067D"/>
    <w:rsid w:val="00730E76"/>
    <w:rsid w:val="00730EE2"/>
    <w:rsid w:val="00730F82"/>
    <w:rsid w:val="0073124A"/>
    <w:rsid w:val="00731A6A"/>
    <w:rsid w:val="00731B79"/>
    <w:rsid w:val="00731E69"/>
    <w:rsid w:val="00732079"/>
    <w:rsid w:val="007320A2"/>
    <w:rsid w:val="007325FA"/>
    <w:rsid w:val="007327CE"/>
    <w:rsid w:val="007329F4"/>
    <w:rsid w:val="00732ABF"/>
    <w:rsid w:val="0073307A"/>
    <w:rsid w:val="0073345D"/>
    <w:rsid w:val="00733893"/>
    <w:rsid w:val="00733BDC"/>
    <w:rsid w:val="00734648"/>
    <w:rsid w:val="00734A05"/>
    <w:rsid w:val="00734ECC"/>
    <w:rsid w:val="0073570C"/>
    <w:rsid w:val="00735A10"/>
    <w:rsid w:val="00735B12"/>
    <w:rsid w:val="00735C6F"/>
    <w:rsid w:val="00736635"/>
    <w:rsid w:val="00737114"/>
    <w:rsid w:val="0073740A"/>
    <w:rsid w:val="00737A31"/>
    <w:rsid w:val="00737C18"/>
    <w:rsid w:val="00737EA7"/>
    <w:rsid w:val="007401CD"/>
    <w:rsid w:val="00740267"/>
    <w:rsid w:val="00741182"/>
    <w:rsid w:val="00742295"/>
    <w:rsid w:val="00742993"/>
    <w:rsid w:val="00742A6A"/>
    <w:rsid w:val="00742B44"/>
    <w:rsid w:val="00742FF2"/>
    <w:rsid w:val="0074386D"/>
    <w:rsid w:val="0074417B"/>
    <w:rsid w:val="007442E4"/>
    <w:rsid w:val="00744931"/>
    <w:rsid w:val="00744E2C"/>
    <w:rsid w:val="007451D9"/>
    <w:rsid w:val="00745AAA"/>
    <w:rsid w:val="0074656E"/>
    <w:rsid w:val="007472D5"/>
    <w:rsid w:val="00747E4B"/>
    <w:rsid w:val="007509A9"/>
    <w:rsid w:val="00751ECA"/>
    <w:rsid w:val="00752316"/>
    <w:rsid w:val="007524BB"/>
    <w:rsid w:val="00752926"/>
    <w:rsid w:val="00752B03"/>
    <w:rsid w:val="00752FAA"/>
    <w:rsid w:val="00753454"/>
    <w:rsid w:val="00753BB5"/>
    <w:rsid w:val="00753C88"/>
    <w:rsid w:val="00753E8C"/>
    <w:rsid w:val="007544F1"/>
    <w:rsid w:val="00755E4A"/>
    <w:rsid w:val="007562B5"/>
    <w:rsid w:val="007565EA"/>
    <w:rsid w:val="00756832"/>
    <w:rsid w:val="0075799E"/>
    <w:rsid w:val="00757C54"/>
    <w:rsid w:val="00757F0B"/>
    <w:rsid w:val="00760A1C"/>
    <w:rsid w:val="00760DF2"/>
    <w:rsid w:val="00760E0D"/>
    <w:rsid w:val="00760F1F"/>
    <w:rsid w:val="007611BA"/>
    <w:rsid w:val="0076137C"/>
    <w:rsid w:val="0076160F"/>
    <w:rsid w:val="007626D0"/>
    <w:rsid w:val="00762767"/>
    <w:rsid w:val="00762889"/>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4B18"/>
    <w:rsid w:val="0077500F"/>
    <w:rsid w:val="0077545C"/>
    <w:rsid w:val="0077548E"/>
    <w:rsid w:val="007757AB"/>
    <w:rsid w:val="00775852"/>
    <w:rsid w:val="00775A3A"/>
    <w:rsid w:val="00776B2C"/>
    <w:rsid w:val="00777315"/>
    <w:rsid w:val="0077757C"/>
    <w:rsid w:val="00777AB2"/>
    <w:rsid w:val="00777ADA"/>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EE9"/>
    <w:rsid w:val="0078516B"/>
    <w:rsid w:val="0078539D"/>
    <w:rsid w:val="007856C1"/>
    <w:rsid w:val="00785B0F"/>
    <w:rsid w:val="00785EFE"/>
    <w:rsid w:val="00787051"/>
    <w:rsid w:val="0079018D"/>
    <w:rsid w:val="007901DC"/>
    <w:rsid w:val="00790975"/>
    <w:rsid w:val="00790DA0"/>
    <w:rsid w:val="00790E77"/>
    <w:rsid w:val="0079131E"/>
    <w:rsid w:val="00791538"/>
    <w:rsid w:val="0079189A"/>
    <w:rsid w:val="00791A00"/>
    <w:rsid w:val="00791DDB"/>
    <w:rsid w:val="007926F8"/>
    <w:rsid w:val="00792CEE"/>
    <w:rsid w:val="007936A8"/>
    <w:rsid w:val="007948AB"/>
    <w:rsid w:val="0079535A"/>
    <w:rsid w:val="00795C4C"/>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4DC"/>
    <w:rsid w:val="007A4BDD"/>
    <w:rsid w:val="007A4DF5"/>
    <w:rsid w:val="007A4F92"/>
    <w:rsid w:val="007A54E0"/>
    <w:rsid w:val="007A6195"/>
    <w:rsid w:val="007A6490"/>
    <w:rsid w:val="007A6B10"/>
    <w:rsid w:val="007A6CFD"/>
    <w:rsid w:val="007A72EE"/>
    <w:rsid w:val="007A788F"/>
    <w:rsid w:val="007A7F72"/>
    <w:rsid w:val="007B01ED"/>
    <w:rsid w:val="007B0397"/>
    <w:rsid w:val="007B0A18"/>
    <w:rsid w:val="007B0ADB"/>
    <w:rsid w:val="007B16BB"/>
    <w:rsid w:val="007B1FEE"/>
    <w:rsid w:val="007B23C2"/>
    <w:rsid w:val="007B26EE"/>
    <w:rsid w:val="007B2A51"/>
    <w:rsid w:val="007B2B92"/>
    <w:rsid w:val="007B2E1A"/>
    <w:rsid w:val="007B3502"/>
    <w:rsid w:val="007B3976"/>
    <w:rsid w:val="007B3E6D"/>
    <w:rsid w:val="007B3F67"/>
    <w:rsid w:val="007B44ED"/>
    <w:rsid w:val="007B491A"/>
    <w:rsid w:val="007B4AAE"/>
    <w:rsid w:val="007B5028"/>
    <w:rsid w:val="007B5370"/>
    <w:rsid w:val="007B5AE3"/>
    <w:rsid w:val="007B61F5"/>
    <w:rsid w:val="007B63FA"/>
    <w:rsid w:val="007B6A4E"/>
    <w:rsid w:val="007B6F71"/>
    <w:rsid w:val="007B7494"/>
    <w:rsid w:val="007B7496"/>
    <w:rsid w:val="007B7A0E"/>
    <w:rsid w:val="007B7C20"/>
    <w:rsid w:val="007B7C63"/>
    <w:rsid w:val="007B7EF0"/>
    <w:rsid w:val="007B7F89"/>
    <w:rsid w:val="007C0011"/>
    <w:rsid w:val="007C0802"/>
    <w:rsid w:val="007C12BE"/>
    <w:rsid w:val="007C144A"/>
    <w:rsid w:val="007C15D5"/>
    <w:rsid w:val="007C1A3A"/>
    <w:rsid w:val="007C1CE0"/>
    <w:rsid w:val="007C2739"/>
    <w:rsid w:val="007C2D82"/>
    <w:rsid w:val="007C44A5"/>
    <w:rsid w:val="007C4AD3"/>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8E7"/>
    <w:rsid w:val="007D1906"/>
    <w:rsid w:val="007D1972"/>
    <w:rsid w:val="007D1F33"/>
    <w:rsid w:val="007D1F86"/>
    <w:rsid w:val="007D24D2"/>
    <w:rsid w:val="007D275B"/>
    <w:rsid w:val="007D30B6"/>
    <w:rsid w:val="007D3307"/>
    <w:rsid w:val="007D337C"/>
    <w:rsid w:val="007D392F"/>
    <w:rsid w:val="007D3A45"/>
    <w:rsid w:val="007D3BA5"/>
    <w:rsid w:val="007D44A7"/>
    <w:rsid w:val="007D44C0"/>
    <w:rsid w:val="007D44CE"/>
    <w:rsid w:val="007D4B19"/>
    <w:rsid w:val="007D4B66"/>
    <w:rsid w:val="007D4E53"/>
    <w:rsid w:val="007D5385"/>
    <w:rsid w:val="007D54F8"/>
    <w:rsid w:val="007D5E27"/>
    <w:rsid w:val="007D6031"/>
    <w:rsid w:val="007D6AC3"/>
    <w:rsid w:val="007D6DE0"/>
    <w:rsid w:val="007D6F64"/>
    <w:rsid w:val="007D7ECD"/>
    <w:rsid w:val="007E0A4D"/>
    <w:rsid w:val="007E0F89"/>
    <w:rsid w:val="007E1043"/>
    <w:rsid w:val="007E170F"/>
    <w:rsid w:val="007E1782"/>
    <w:rsid w:val="007E17CA"/>
    <w:rsid w:val="007E20E4"/>
    <w:rsid w:val="007E21F9"/>
    <w:rsid w:val="007E25AB"/>
    <w:rsid w:val="007E2F41"/>
    <w:rsid w:val="007E37ED"/>
    <w:rsid w:val="007E3833"/>
    <w:rsid w:val="007E3ACA"/>
    <w:rsid w:val="007E3E69"/>
    <w:rsid w:val="007E44FC"/>
    <w:rsid w:val="007E4604"/>
    <w:rsid w:val="007E512B"/>
    <w:rsid w:val="007E5366"/>
    <w:rsid w:val="007E5AC2"/>
    <w:rsid w:val="007E60B5"/>
    <w:rsid w:val="007E6402"/>
    <w:rsid w:val="007E661D"/>
    <w:rsid w:val="007E67B4"/>
    <w:rsid w:val="007E6D43"/>
    <w:rsid w:val="007E79C5"/>
    <w:rsid w:val="007E7C09"/>
    <w:rsid w:val="007E7DD2"/>
    <w:rsid w:val="007F01FF"/>
    <w:rsid w:val="007F0542"/>
    <w:rsid w:val="007F0798"/>
    <w:rsid w:val="007F0BF1"/>
    <w:rsid w:val="007F1002"/>
    <w:rsid w:val="007F14F9"/>
    <w:rsid w:val="007F1D50"/>
    <w:rsid w:val="007F20AC"/>
    <w:rsid w:val="007F20FC"/>
    <w:rsid w:val="007F2845"/>
    <w:rsid w:val="007F2A69"/>
    <w:rsid w:val="007F2C87"/>
    <w:rsid w:val="007F3884"/>
    <w:rsid w:val="007F38A2"/>
    <w:rsid w:val="007F3D4B"/>
    <w:rsid w:val="007F3DD3"/>
    <w:rsid w:val="007F4197"/>
    <w:rsid w:val="007F43BC"/>
    <w:rsid w:val="007F4740"/>
    <w:rsid w:val="007F4971"/>
    <w:rsid w:val="007F5683"/>
    <w:rsid w:val="007F6B76"/>
    <w:rsid w:val="007F7308"/>
    <w:rsid w:val="007F7920"/>
    <w:rsid w:val="008001A3"/>
    <w:rsid w:val="00800261"/>
    <w:rsid w:val="0080067C"/>
    <w:rsid w:val="008006C6"/>
    <w:rsid w:val="00800C4A"/>
    <w:rsid w:val="00800C52"/>
    <w:rsid w:val="00801041"/>
    <w:rsid w:val="0080153E"/>
    <w:rsid w:val="008017AD"/>
    <w:rsid w:val="008018B2"/>
    <w:rsid w:val="008018C8"/>
    <w:rsid w:val="008018E8"/>
    <w:rsid w:val="00801C2C"/>
    <w:rsid w:val="00801E31"/>
    <w:rsid w:val="00801E8F"/>
    <w:rsid w:val="00801F87"/>
    <w:rsid w:val="008022D0"/>
    <w:rsid w:val="008023CF"/>
    <w:rsid w:val="0080263A"/>
    <w:rsid w:val="00803191"/>
    <w:rsid w:val="0080329D"/>
    <w:rsid w:val="00803434"/>
    <w:rsid w:val="00803A76"/>
    <w:rsid w:val="008054EE"/>
    <w:rsid w:val="008055A9"/>
    <w:rsid w:val="00805C3B"/>
    <w:rsid w:val="00805D7E"/>
    <w:rsid w:val="00805DE2"/>
    <w:rsid w:val="00805DF6"/>
    <w:rsid w:val="008062ED"/>
    <w:rsid w:val="008063BD"/>
    <w:rsid w:val="00806954"/>
    <w:rsid w:val="00806BCD"/>
    <w:rsid w:val="00806FE3"/>
    <w:rsid w:val="0080710B"/>
    <w:rsid w:val="00807175"/>
    <w:rsid w:val="0080742D"/>
    <w:rsid w:val="00807B9A"/>
    <w:rsid w:val="008100AC"/>
    <w:rsid w:val="00810C05"/>
    <w:rsid w:val="00810F09"/>
    <w:rsid w:val="00810FEC"/>
    <w:rsid w:val="0081151E"/>
    <w:rsid w:val="008119C2"/>
    <w:rsid w:val="00811A5F"/>
    <w:rsid w:val="00811D53"/>
    <w:rsid w:val="00812498"/>
    <w:rsid w:val="008127E6"/>
    <w:rsid w:val="0081336E"/>
    <w:rsid w:val="00813928"/>
    <w:rsid w:val="00814A34"/>
    <w:rsid w:val="00814D06"/>
    <w:rsid w:val="00814EC2"/>
    <w:rsid w:val="008154EC"/>
    <w:rsid w:val="00815BF9"/>
    <w:rsid w:val="00815D29"/>
    <w:rsid w:val="00815D2E"/>
    <w:rsid w:val="0081666C"/>
    <w:rsid w:val="00816BAB"/>
    <w:rsid w:val="00817334"/>
    <w:rsid w:val="00820123"/>
    <w:rsid w:val="008203E5"/>
    <w:rsid w:val="00820DC7"/>
    <w:rsid w:val="00820FFB"/>
    <w:rsid w:val="0082160C"/>
    <w:rsid w:val="00821698"/>
    <w:rsid w:val="008221FE"/>
    <w:rsid w:val="0082284C"/>
    <w:rsid w:val="00822A05"/>
    <w:rsid w:val="00822BF5"/>
    <w:rsid w:val="00822F77"/>
    <w:rsid w:val="00823382"/>
    <w:rsid w:val="008234BB"/>
    <w:rsid w:val="00823E57"/>
    <w:rsid w:val="00824894"/>
    <w:rsid w:val="00824D88"/>
    <w:rsid w:val="00824FFF"/>
    <w:rsid w:val="00825366"/>
    <w:rsid w:val="00825AED"/>
    <w:rsid w:val="00825B4C"/>
    <w:rsid w:val="00825E84"/>
    <w:rsid w:val="00826A60"/>
    <w:rsid w:val="00826C7B"/>
    <w:rsid w:val="00826DD9"/>
    <w:rsid w:val="00826E01"/>
    <w:rsid w:val="00827405"/>
    <w:rsid w:val="00827753"/>
    <w:rsid w:val="008277A8"/>
    <w:rsid w:val="008278B6"/>
    <w:rsid w:val="0082792B"/>
    <w:rsid w:val="008307ED"/>
    <w:rsid w:val="00830B3B"/>
    <w:rsid w:val="00830F8C"/>
    <w:rsid w:val="00831334"/>
    <w:rsid w:val="00831627"/>
    <w:rsid w:val="0083215D"/>
    <w:rsid w:val="00832410"/>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DD2"/>
    <w:rsid w:val="00840FB8"/>
    <w:rsid w:val="00841B17"/>
    <w:rsid w:val="00842882"/>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433C"/>
    <w:rsid w:val="0085439E"/>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4A"/>
    <w:rsid w:val="008625A2"/>
    <w:rsid w:val="00862720"/>
    <w:rsid w:val="008628AB"/>
    <w:rsid w:val="008628C8"/>
    <w:rsid w:val="00862ADA"/>
    <w:rsid w:val="00862B2A"/>
    <w:rsid w:val="008630B9"/>
    <w:rsid w:val="008631B3"/>
    <w:rsid w:val="00863B8F"/>
    <w:rsid w:val="00863F37"/>
    <w:rsid w:val="0086406B"/>
    <w:rsid w:val="008646C1"/>
    <w:rsid w:val="008649B5"/>
    <w:rsid w:val="00864C8C"/>
    <w:rsid w:val="00864EB1"/>
    <w:rsid w:val="008654B8"/>
    <w:rsid w:val="008659FB"/>
    <w:rsid w:val="00865C81"/>
    <w:rsid w:val="0086652F"/>
    <w:rsid w:val="008668F3"/>
    <w:rsid w:val="0086709D"/>
    <w:rsid w:val="00867651"/>
    <w:rsid w:val="00867664"/>
    <w:rsid w:val="00867B5A"/>
    <w:rsid w:val="00870147"/>
    <w:rsid w:val="00870E8C"/>
    <w:rsid w:val="00871711"/>
    <w:rsid w:val="008719E1"/>
    <w:rsid w:val="00872089"/>
    <w:rsid w:val="00872959"/>
    <w:rsid w:val="00872C00"/>
    <w:rsid w:val="0087301B"/>
    <w:rsid w:val="00873AF0"/>
    <w:rsid w:val="00873F9C"/>
    <w:rsid w:val="00874009"/>
    <w:rsid w:val="00874158"/>
    <w:rsid w:val="008743F3"/>
    <w:rsid w:val="00874418"/>
    <w:rsid w:val="0087444A"/>
    <w:rsid w:val="008746F1"/>
    <w:rsid w:val="0087478C"/>
    <w:rsid w:val="0087488F"/>
    <w:rsid w:val="00874EA6"/>
    <w:rsid w:val="00875139"/>
    <w:rsid w:val="00875410"/>
    <w:rsid w:val="00875CA6"/>
    <w:rsid w:val="00875F96"/>
    <w:rsid w:val="00876053"/>
    <w:rsid w:val="00876545"/>
    <w:rsid w:val="00876620"/>
    <w:rsid w:val="00876E78"/>
    <w:rsid w:val="00877711"/>
    <w:rsid w:val="00877FBF"/>
    <w:rsid w:val="00880798"/>
    <w:rsid w:val="00880A6D"/>
    <w:rsid w:val="00880BBB"/>
    <w:rsid w:val="00880EDF"/>
    <w:rsid w:val="008811FD"/>
    <w:rsid w:val="0088137C"/>
    <w:rsid w:val="00881390"/>
    <w:rsid w:val="008819B6"/>
    <w:rsid w:val="0088208D"/>
    <w:rsid w:val="0088212C"/>
    <w:rsid w:val="0088241A"/>
    <w:rsid w:val="00882DE6"/>
    <w:rsid w:val="00883366"/>
    <w:rsid w:val="008835D5"/>
    <w:rsid w:val="00883A20"/>
    <w:rsid w:val="00883D4D"/>
    <w:rsid w:val="00884007"/>
    <w:rsid w:val="0088460C"/>
    <w:rsid w:val="008847DA"/>
    <w:rsid w:val="00884B59"/>
    <w:rsid w:val="00884C56"/>
    <w:rsid w:val="008850BA"/>
    <w:rsid w:val="008852EF"/>
    <w:rsid w:val="008854CE"/>
    <w:rsid w:val="00885580"/>
    <w:rsid w:val="008857E1"/>
    <w:rsid w:val="00885876"/>
    <w:rsid w:val="00885D97"/>
    <w:rsid w:val="0088602B"/>
    <w:rsid w:val="00886185"/>
    <w:rsid w:val="008861D9"/>
    <w:rsid w:val="0088638C"/>
    <w:rsid w:val="0088684D"/>
    <w:rsid w:val="00886EDF"/>
    <w:rsid w:val="00887AA7"/>
    <w:rsid w:val="00887B44"/>
    <w:rsid w:val="00890259"/>
    <w:rsid w:val="008908E5"/>
    <w:rsid w:val="00890EBC"/>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20AE"/>
    <w:rsid w:val="008A29E9"/>
    <w:rsid w:val="008A3038"/>
    <w:rsid w:val="008A3967"/>
    <w:rsid w:val="008A427C"/>
    <w:rsid w:val="008A4A10"/>
    <w:rsid w:val="008A4A6F"/>
    <w:rsid w:val="008A4B16"/>
    <w:rsid w:val="008A4D01"/>
    <w:rsid w:val="008A4D63"/>
    <w:rsid w:val="008A4E11"/>
    <w:rsid w:val="008A57C4"/>
    <w:rsid w:val="008A65B2"/>
    <w:rsid w:val="008A6D62"/>
    <w:rsid w:val="008A6D6A"/>
    <w:rsid w:val="008A70F7"/>
    <w:rsid w:val="008A726F"/>
    <w:rsid w:val="008A7606"/>
    <w:rsid w:val="008A79C3"/>
    <w:rsid w:val="008B0A73"/>
    <w:rsid w:val="008B13E9"/>
    <w:rsid w:val="008B15A2"/>
    <w:rsid w:val="008B1799"/>
    <w:rsid w:val="008B2004"/>
    <w:rsid w:val="008B2257"/>
    <w:rsid w:val="008B2436"/>
    <w:rsid w:val="008B26D5"/>
    <w:rsid w:val="008B3B51"/>
    <w:rsid w:val="008B3C25"/>
    <w:rsid w:val="008B4057"/>
    <w:rsid w:val="008B4145"/>
    <w:rsid w:val="008B4F0A"/>
    <w:rsid w:val="008B5071"/>
    <w:rsid w:val="008B5290"/>
    <w:rsid w:val="008B5AEA"/>
    <w:rsid w:val="008B5D94"/>
    <w:rsid w:val="008B5D99"/>
    <w:rsid w:val="008B63B3"/>
    <w:rsid w:val="008B6A40"/>
    <w:rsid w:val="008B72EC"/>
    <w:rsid w:val="008B73FA"/>
    <w:rsid w:val="008B791D"/>
    <w:rsid w:val="008C0689"/>
    <w:rsid w:val="008C0B4F"/>
    <w:rsid w:val="008C16CC"/>
    <w:rsid w:val="008C1BFA"/>
    <w:rsid w:val="008C26BC"/>
    <w:rsid w:val="008C2BD3"/>
    <w:rsid w:val="008C2CFD"/>
    <w:rsid w:val="008C2FAA"/>
    <w:rsid w:val="008C336C"/>
    <w:rsid w:val="008C3A93"/>
    <w:rsid w:val="008C3AD0"/>
    <w:rsid w:val="008C3FDC"/>
    <w:rsid w:val="008C426D"/>
    <w:rsid w:val="008C47AD"/>
    <w:rsid w:val="008C4FCC"/>
    <w:rsid w:val="008C5376"/>
    <w:rsid w:val="008C5725"/>
    <w:rsid w:val="008C603A"/>
    <w:rsid w:val="008C62DB"/>
    <w:rsid w:val="008C64D2"/>
    <w:rsid w:val="008C64EF"/>
    <w:rsid w:val="008C6C4B"/>
    <w:rsid w:val="008C6EB4"/>
    <w:rsid w:val="008C71C8"/>
    <w:rsid w:val="008D0681"/>
    <w:rsid w:val="008D0A5A"/>
    <w:rsid w:val="008D0C3C"/>
    <w:rsid w:val="008D1328"/>
    <w:rsid w:val="008D148E"/>
    <w:rsid w:val="008D167D"/>
    <w:rsid w:val="008D1FF8"/>
    <w:rsid w:val="008D20FE"/>
    <w:rsid w:val="008D2B26"/>
    <w:rsid w:val="008D2BF9"/>
    <w:rsid w:val="008D2E88"/>
    <w:rsid w:val="008D3116"/>
    <w:rsid w:val="008D3F33"/>
    <w:rsid w:val="008D4476"/>
    <w:rsid w:val="008D45EE"/>
    <w:rsid w:val="008D492A"/>
    <w:rsid w:val="008D4B58"/>
    <w:rsid w:val="008D4B7F"/>
    <w:rsid w:val="008D4B8A"/>
    <w:rsid w:val="008D4DD2"/>
    <w:rsid w:val="008D559D"/>
    <w:rsid w:val="008D57E1"/>
    <w:rsid w:val="008D6541"/>
    <w:rsid w:val="008D669D"/>
    <w:rsid w:val="008D7244"/>
    <w:rsid w:val="008D74F4"/>
    <w:rsid w:val="008D764C"/>
    <w:rsid w:val="008D7D7B"/>
    <w:rsid w:val="008E0754"/>
    <w:rsid w:val="008E0C3C"/>
    <w:rsid w:val="008E0F52"/>
    <w:rsid w:val="008E133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7CE"/>
    <w:rsid w:val="008E4A31"/>
    <w:rsid w:val="008E5657"/>
    <w:rsid w:val="008E5E51"/>
    <w:rsid w:val="008E6302"/>
    <w:rsid w:val="008E64FD"/>
    <w:rsid w:val="008E7E3B"/>
    <w:rsid w:val="008F00DB"/>
    <w:rsid w:val="008F00F1"/>
    <w:rsid w:val="008F0344"/>
    <w:rsid w:val="008F03A0"/>
    <w:rsid w:val="008F0C49"/>
    <w:rsid w:val="008F1264"/>
    <w:rsid w:val="008F13F6"/>
    <w:rsid w:val="008F18AA"/>
    <w:rsid w:val="008F1D8C"/>
    <w:rsid w:val="008F2908"/>
    <w:rsid w:val="008F2B63"/>
    <w:rsid w:val="008F38EE"/>
    <w:rsid w:val="008F3A90"/>
    <w:rsid w:val="008F3E32"/>
    <w:rsid w:val="008F4679"/>
    <w:rsid w:val="008F47C6"/>
    <w:rsid w:val="008F4C3A"/>
    <w:rsid w:val="008F528F"/>
    <w:rsid w:val="008F5C40"/>
    <w:rsid w:val="008F6647"/>
    <w:rsid w:val="008F700E"/>
    <w:rsid w:val="008F72D1"/>
    <w:rsid w:val="008F7D69"/>
    <w:rsid w:val="00900343"/>
    <w:rsid w:val="009006A2"/>
    <w:rsid w:val="0090102B"/>
    <w:rsid w:val="00901448"/>
    <w:rsid w:val="0090279E"/>
    <w:rsid w:val="00902C43"/>
    <w:rsid w:val="009034F6"/>
    <w:rsid w:val="009036BC"/>
    <w:rsid w:val="00903D30"/>
    <w:rsid w:val="00903D77"/>
    <w:rsid w:val="00904414"/>
    <w:rsid w:val="00904CF8"/>
    <w:rsid w:val="00905197"/>
    <w:rsid w:val="009052A7"/>
    <w:rsid w:val="00905C47"/>
    <w:rsid w:val="00905CE1"/>
    <w:rsid w:val="00905F10"/>
    <w:rsid w:val="009062D2"/>
    <w:rsid w:val="00906379"/>
    <w:rsid w:val="009068AB"/>
    <w:rsid w:val="00906A8C"/>
    <w:rsid w:val="00906CA1"/>
    <w:rsid w:val="00907531"/>
    <w:rsid w:val="009101EA"/>
    <w:rsid w:val="009103B3"/>
    <w:rsid w:val="009103F6"/>
    <w:rsid w:val="009106FC"/>
    <w:rsid w:val="009108E5"/>
    <w:rsid w:val="00910B09"/>
    <w:rsid w:val="00910B8B"/>
    <w:rsid w:val="00910BE4"/>
    <w:rsid w:val="00910E3D"/>
    <w:rsid w:val="009112AE"/>
    <w:rsid w:val="009118BB"/>
    <w:rsid w:val="0091191F"/>
    <w:rsid w:val="00911AF3"/>
    <w:rsid w:val="00911E7D"/>
    <w:rsid w:val="009120A9"/>
    <w:rsid w:val="009124A1"/>
    <w:rsid w:val="00912BB6"/>
    <w:rsid w:val="00912FDB"/>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80D"/>
    <w:rsid w:val="00916EC2"/>
    <w:rsid w:val="00917DFE"/>
    <w:rsid w:val="009206DD"/>
    <w:rsid w:val="00920E3C"/>
    <w:rsid w:val="009213AB"/>
    <w:rsid w:val="009213BD"/>
    <w:rsid w:val="00921880"/>
    <w:rsid w:val="00921FDA"/>
    <w:rsid w:val="00922042"/>
    <w:rsid w:val="009220B7"/>
    <w:rsid w:val="00922148"/>
    <w:rsid w:val="00922183"/>
    <w:rsid w:val="00922EBD"/>
    <w:rsid w:val="009230A6"/>
    <w:rsid w:val="00923672"/>
    <w:rsid w:val="00924393"/>
    <w:rsid w:val="00924627"/>
    <w:rsid w:val="009246FB"/>
    <w:rsid w:val="009248F5"/>
    <w:rsid w:val="00924BD9"/>
    <w:rsid w:val="009250A8"/>
    <w:rsid w:val="009250C8"/>
    <w:rsid w:val="00925AF9"/>
    <w:rsid w:val="00925BBC"/>
    <w:rsid w:val="00925BE6"/>
    <w:rsid w:val="009261CB"/>
    <w:rsid w:val="009264CF"/>
    <w:rsid w:val="00926697"/>
    <w:rsid w:val="009266D7"/>
    <w:rsid w:val="00926F61"/>
    <w:rsid w:val="00926FA9"/>
    <w:rsid w:val="009275D1"/>
    <w:rsid w:val="00927F67"/>
    <w:rsid w:val="009306C6"/>
    <w:rsid w:val="00930D65"/>
    <w:rsid w:val="00930D91"/>
    <w:rsid w:val="0093123D"/>
    <w:rsid w:val="0093126D"/>
    <w:rsid w:val="009327D2"/>
    <w:rsid w:val="00932AA5"/>
    <w:rsid w:val="00933040"/>
    <w:rsid w:val="009330E9"/>
    <w:rsid w:val="00933240"/>
    <w:rsid w:val="009333E1"/>
    <w:rsid w:val="00933CB8"/>
    <w:rsid w:val="0093402A"/>
    <w:rsid w:val="00934972"/>
    <w:rsid w:val="00934D97"/>
    <w:rsid w:val="00935155"/>
    <w:rsid w:val="00935715"/>
    <w:rsid w:val="00935D15"/>
    <w:rsid w:val="00935ED5"/>
    <w:rsid w:val="00936084"/>
    <w:rsid w:val="009360DC"/>
    <w:rsid w:val="0093676D"/>
    <w:rsid w:val="00936C11"/>
    <w:rsid w:val="00936CE0"/>
    <w:rsid w:val="00936F44"/>
    <w:rsid w:val="009408CB"/>
    <w:rsid w:val="00940925"/>
    <w:rsid w:val="00940BC6"/>
    <w:rsid w:val="009411FB"/>
    <w:rsid w:val="009414A9"/>
    <w:rsid w:val="00941B71"/>
    <w:rsid w:val="00941DF9"/>
    <w:rsid w:val="00941F40"/>
    <w:rsid w:val="009421AD"/>
    <w:rsid w:val="0094221C"/>
    <w:rsid w:val="00942408"/>
    <w:rsid w:val="00942A0B"/>
    <w:rsid w:val="009430F9"/>
    <w:rsid w:val="00943A85"/>
    <w:rsid w:val="00943D71"/>
    <w:rsid w:val="00943F3A"/>
    <w:rsid w:val="0094409C"/>
    <w:rsid w:val="00944159"/>
    <w:rsid w:val="00944223"/>
    <w:rsid w:val="0094475E"/>
    <w:rsid w:val="00944777"/>
    <w:rsid w:val="009448CD"/>
    <w:rsid w:val="009449B2"/>
    <w:rsid w:val="00944A5C"/>
    <w:rsid w:val="00944A82"/>
    <w:rsid w:val="00944BA5"/>
    <w:rsid w:val="00944FDA"/>
    <w:rsid w:val="00945091"/>
    <w:rsid w:val="0094573A"/>
    <w:rsid w:val="00945AC7"/>
    <w:rsid w:val="0094644E"/>
    <w:rsid w:val="0094651B"/>
    <w:rsid w:val="0094690C"/>
    <w:rsid w:val="00946C4D"/>
    <w:rsid w:val="00947200"/>
    <w:rsid w:val="00947E28"/>
    <w:rsid w:val="0095019A"/>
    <w:rsid w:val="00950D7D"/>
    <w:rsid w:val="00951434"/>
    <w:rsid w:val="009514B7"/>
    <w:rsid w:val="00952422"/>
    <w:rsid w:val="0095276C"/>
    <w:rsid w:val="0095285B"/>
    <w:rsid w:val="00953FE9"/>
    <w:rsid w:val="00954417"/>
    <w:rsid w:val="00954470"/>
    <w:rsid w:val="0095481C"/>
    <w:rsid w:val="0095526F"/>
    <w:rsid w:val="009552E8"/>
    <w:rsid w:val="009554E7"/>
    <w:rsid w:val="00955E4A"/>
    <w:rsid w:val="00955E70"/>
    <w:rsid w:val="00956541"/>
    <w:rsid w:val="009565E8"/>
    <w:rsid w:val="0095660A"/>
    <w:rsid w:val="009567E6"/>
    <w:rsid w:val="00956D98"/>
    <w:rsid w:val="00957064"/>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559B"/>
    <w:rsid w:val="00965715"/>
    <w:rsid w:val="00965C40"/>
    <w:rsid w:val="00966A30"/>
    <w:rsid w:val="00966A84"/>
    <w:rsid w:val="00966D57"/>
    <w:rsid w:val="00967354"/>
    <w:rsid w:val="00967960"/>
    <w:rsid w:val="00970EB7"/>
    <w:rsid w:val="00971341"/>
    <w:rsid w:val="0097140F"/>
    <w:rsid w:val="0097147B"/>
    <w:rsid w:val="00971529"/>
    <w:rsid w:val="00971589"/>
    <w:rsid w:val="00971592"/>
    <w:rsid w:val="00971617"/>
    <w:rsid w:val="009717E1"/>
    <w:rsid w:val="009717F8"/>
    <w:rsid w:val="009718DF"/>
    <w:rsid w:val="0097197B"/>
    <w:rsid w:val="00971DDF"/>
    <w:rsid w:val="00971E80"/>
    <w:rsid w:val="0097225C"/>
    <w:rsid w:val="00972F21"/>
    <w:rsid w:val="009731D6"/>
    <w:rsid w:val="009732DA"/>
    <w:rsid w:val="00973CB0"/>
    <w:rsid w:val="00973E32"/>
    <w:rsid w:val="00973FC6"/>
    <w:rsid w:val="00974746"/>
    <w:rsid w:val="00974E62"/>
    <w:rsid w:val="00974F00"/>
    <w:rsid w:val="00975119"/>
    <w:rsid w:val="00975AD9"/>
    <w:rsid w:val="00975BF5"/>
    <w:rsid w:val="0097606B"/>
    <w:rsid w:val="009760FD"/>
    <w:rsid w:val="009763ED"/>
    <w:rsid w:val="00976788"/>
    <w:rsid w:val="00976A72"/>
    <w:rsid w:val="00976AAA"/>
    <w:rsid w:val="00976F04"/>
    <w:rsid w:val="00977418"/>
    <w:rsid w:val="009777E5"/>
    <w:rsid w:val="009777F4"/>
    <w:rsid w:val="00977AD8"/>
    <w:rsid w:val="0098056F"/>
    <w:rsid w:val="00980775"/>
    <w:rsid w:val="0098084C"/>
    <w:rsid w:val="00980A10"/>
    <w:rsid w:val="00981130"/>
    <w:rsid w:val="0098125E"/>
    <w:rsid w:val="0098139E"/>
    <w:rsid w:val="0098229C"/>
    <w:rsid w:val="009822BD"/>
    <w:rsid w:val="0098289D"/>
    <w:rsid w:val="009835E0"/>
    <w:rsid w:val="009838CC"/>
    <w:rsid w:val="00983D08"/>
    <w:rsid w:val="00983D46"/>
    <w:rsid w:val="00983DCA"/>
    <w:rsid w:val="009844B8"/>
    <w:rsid w:val="00985262"/>
    <w:rsid w:val="00985EF7"/>
    <w:rsid w:val="00986093"/>
    <w:rsid w:val="00986146"/>
    <w:rsid w:val="00986A47"/>
    <w:rsid w:val="00986CF9"/>
    <w:rsid w:val="00986D62"/>
    <w:rsid w:val="0098711E"/>
    <w:rsid w:val="0098727B"/>
    <w:rsid w:val="00987416"/>
    <w:rsid w:val="009879B0"/>
    <w:rsid w:val="00987C13"/>
    <w:rsid w:val="00987C4E"/>
    <w:rsid w:val="00990154"/>
    <w:rsid w:val="009907E5"/>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431"/>
    <w:rsid w:val="00994B48"/>
    <w:rsid w:val="0099576A"/>
    <w:rsid w:val="00995884"/>
    <w:rsid w:val="00996258"/>
    <w:rsid w:val="00996306"/>
    <w:rsid w:val="00996744"/>
    <w:rsid w:val="00996A9F"/>
    <w:rsid w:val="00996E72"/>
    <w:rsid w:val="00997013"/>
    <w:rsid w:val="009979C6"/>
    <w:rsid w:val="00997CF4"/>
    <w:rsid w:val="009A0907"/>
    <w:rsid w:val="009A1169"/>
    <w:rsid w:val="009A164C"/>
    <w:rsid w:val="009A1AAC"/>
    <w:rsid w:val="009A21C7"/>
    <w:rsid w:val="009A22A9"/>
    <w:rsid w:val="009A2BB6"/>
    <w:rsid w:val="009A2CB8"/>
    <w:rsid w:val="009A3125"/>
    <w:rsid w:val="009A3789"/>
    <w:rsid w:val="009A3D54"/>
    <w:rsid w:val="009A3D5F"/>
    <w:rsid w:val="009A416A"/>
    <w:rsid w:val="009A4419"/>
    <w:rsid w:val="009A4574"/>
    <w:rsid w:val="009A45A2"/>
    <w:rsid w:val="009A4EC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B36"/>
    <w:rsid w:val="009B1D0F"/>
    <w:rsid w:val="009B1E47"/>
    <w:rsid w:val="009B2CED"/>
    <w:rsid w:val="009B3054"/>
    <w:rsid w:val="009B335D"/>
    <w:rsid w:val="009B3801"/>
    <w:rsid w:val="009B3C90"/>
    <w:rsid w:val="009B4874"/>
    <w:rsid w:val="009B4EAC"/>
    <w:rsid w:val="009B55F1"/>
    <w:rsid w:val="009B6567"/>
    <w:rsid w:val="009B68F1"/>
    <w:rsid w:val="009B76E3"/>
    <w:rsid w:val="009B76F9"/>
    <w:rsid w:val="009B79BD"/>
    <w:rsid w:val="009B7A72"/>
    <w:rsid w:val="009B7BB8"/>
    <w:rsid w:val="009B7D38"/>
    <w:rsid w:val="009C05C7"/>
    <w:rsid w:val="009C0A82"/>
    <w:rsid w:val="009C0E9B"/>
    <w:rsid w:val="009C0FDB"/>
    <w:rsid w:val="009C126A"/>
    <w:rsid w:val="009C1D4C"/>
    <w:rsid w:val="009C25A4"/>
    <w:rsid w:val="009C2C4B"/>
    <w:rsid w:val="009C2DD2"/>
    <w:rsid w:val="009C35CB"/>
    <w:rsid w:val="009C3767"/>
    <w:rsid w:val="009C3982"/>
    <w:rsid w:val="009C429A"/>
    <w:rsid w:val="009C441F"/>
    <w:rsid w:val="009C4677"/>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40F"/>
    <w:rsid w:val="009C7438"/>
    <w:rsid w:val="009C774A"/>
    <w:rsid w:val="009D0E9D"/>
    <w:rsid w:val="009D19BC"/>
    <w:rsid w:val="009D19D6"/>
    <w:rsid w:val="009D1CD0"/>
    <w:rsid w:val="009D1E46"/>
    <w:rsid w:val="009D2142"/>
    <w:rsid w:val="009D2348"/>
    <w:rsid w:val="009D23D6"/>
    <w:rsid w:val="009D255C"/>
    <w:rsid w:val="009D2EA8"/>
    <w:rsid w:val="009D2F0C"/>
    <w:rsid w:val="009D3306"/>
    <w:rsid w:val="009D3578"/>
    <w:rsid w:val="009D3A5F"/>
    <w:rsid w:val="009D4392"/>
    <w:rsid w:val="009D45BD"/>
    <w:rsid w:val="009D493C"/>
    <w:rsid w:val="009D4DE0"/>
    <w:rsid w:val="009D4EC4"/>
    <w:rsid w:val="009D4F88"/>
    <w:rsid w:val="009D5193"/>
    <w:rsid w:val="009D5C32"/>
    <w:rsid w:val="009D5C56"/>
    <w:rsid w:val="009D62EA"/>
    <w:rsid w:val="009D6472"/>
    <w:rsid w:val="009D6577"/>
    <w:rsid w:val="009D6AD6"/>
    <w:rsid w:val="009D6BEB"/>
    <w:rsid w:val="009D79F4"/>
    <w:rsid w:val="009D7D19"/>
    <w:rsid w:val="009E06F3"/>
    <w:rsid w:val="009E126D"/>
    <w:rsid w:val="009E144A"/>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3E3"/>
    <w:rsid w:val="009F151C"/>
    <w:rsid w:val="009F1910"/>
    <w:rsid w:val="009F26E5"/>
    <w:rsid w:val="009F2A19"/>
    <w:rsid w:val="009F2D7B"/>
    <w:rsid w:val="009F394E"/>
    <w:rsid w:val="009F399B"/>
    <w:rsid w:val="009F3C12"/>
    <w:rsid w:val="009F4234"/>
    <w:rsid w:val="009F514E"/>
    <w:rsid w:val="009F536A"/>
    <w:rsid w:val="009F5BC5"/>
    <w:rsid w:val="009F5E9B"/>
    <w:rsid w:val="009F65F0"/>
    <w:rsid w:val="009F66BF"/>
    <w:rsid w:val="009F6AD5"/>
    <w:rsid w:val="009F6BCE"/>
    <w:rsid w:val="009F71D3"/>
    <w:rsid w:val="009F7867"/>
    <w:rsid w:val="009F7CB5"/>
    <w:rsid w:val="009F7D66"/>
    <w:rsid w:val="009F7F0B"/>
    <w:rsid w:val="00A00BD2"/>
    <w:rsid w:val="00A00E23"/>
    <w:rsid w:val="00A00E56"/>
    <w:rsid w:val="00A016DF"/>
    <w:rsid w:val="00A02651"/>
    <w:rsid w:val="00A027F3"/>
    <w:rsid w:val="00A02D50"/>
    <w:rsid w:val="00A0305C"/>
    <w:rsid w:val="00A03511"/>
    <w:rsid w:val="00A03978"/>
    <w:rsid w:val="00A03AB1"/>
    <w:rsid w:val="00A03EC2"/>
    <w:rsid w:val="00A0422A"/>
    <w:rsid w:val="00A043B8"/>
    <w:rsid w:val="00A047BA"/>
    <w:rsid w:val="00A04921"/>
    <w:rsid w:val="00A04D7E"/>
    <w:rsid w:val="00A051D9"/>
    <w:rsid w:val="00A05633"/>
    <w:rsid w:val="00A05D67"/>
    <w:rsid w:val="00A05DF3"/>
    <w:rsid w:val="00A06132"/>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3BE"/>
    <w:rsid w:val="00A12420"/>
    <w:rsid w:val="00A12798"/>
    <w:rsid w:val="00A1329C"/>
    <w:rsid w:val="00A13A09"/>
    <w:rsid w:val="00A13EEE"/>
    <w:rsid w:val="00A13FC4"/>
    <w:rsid w:val="00A1417D"/>
    <w:rsid w:val="00A144DA"/>
    <w:rsid w:val="00A146F4"/>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0E7B"/>
    <w:rsid w:val="00A21555"/>
    <w:rsid w:val="00A21B93"/>
    <w:rsid w:val="00A21C6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6EE"/>
    <w:rsid w:val="00A24B9B"/>
    <w:rsid w:val="00A24E23"/>
    <w:rsid w:val="00A24FA9"/>
    <w:rsid w:val="00A250D5"/>
    <w:rsid w:val="00A2566C"/>
    <w:rsid w:val="00A25F05"/>
    <w:rsid w:val="00A260FB"/>
    <w:rsid w:val="00A26491"/>
    <w:rsid w:val="00A271FB"/>
    <w:rsid w:val="00A2731B"/>
    <w:rsid w:val="00A274B5"/>
    <w:rsid w:val="00A30103"/>
    <w:rsid w:val="00A301CA"/>
    <w:rsid w:val="00A30528"/>
    <w:rsid w:val="00A309B3"/>
    <w:rsid w:val="00A30B2D"/>
    <w:rsid w:val="00A30CFA"/>
    <w:rsid w:val="00A311AE"/>
    <w:rsid w:val="00A312A6"/>
    <w:rsid w:val="00A3130E"/>
    <w:rsid w:val="00A3150C"/>
    <w:rsid w:val="00A315B1"/>
    <w:rsid w:val="00A31778"/>
    <w:rsid w:val="00A3193B"/>
    <w:rsid w:val="00A31A0F"/>
    <w:rsid w:val="00A32238"/>
    <w:rsid w:val="00A324CF"/>
    <w:rsid w:val="00A327C2"/>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6D3"/>
    <w:rsid w:val="00A36B93"/>
    <w:rsid w:val="00A375B4"/>
    <w:rsid w:val="00A37B6E"/>
    <w:rsid w:val="00A4015F"/>
    <w:rsid w:val="00A4027D"/>
    <w:rsid w:val="00A404C5"/>
    <w:rsid w:val="00A40FB7"/>
    <w:rsid w:val="00A41504"/>
    <w:rsid w:val="00A422FD"/>
    <w:rsid w:val="00A42A85"/>
    <w:rsid w:val="00A42D07"/>
    <w:rsid w:val="00A42ED4"/>
    <w:rsid w:val="00A42F6B"/>
    <w:rsid w:val="00A431FD"/>
    <w:rsid w:val="00A43350"/>
    <w:rsid w:val="00A43742"/>
    <w:rsid w:val="00A44B43"/>
    <w:rsid w:val="00A44ECD"/>
    <w:rsid w:val="00A4503E"/>
    <w:rsid w:val="00A450C0"/>
    <w:rsid w:val="00A45468"/>
    <w:rsid w:val="00A45484"/>
    <w:rsid w:val="00A45F16"/>
    <w:rsid w:val="00A4601D"/>
    <w:rsid w:val="00A46327"/>
    <w:rsid w:val="00A46CEC"/>
    <w:rsid w:val="00A471A8"/>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9A6"/>
    <w:rsid w:val="00A55B0D"/>
    <w:rsid w:val="00A560BE"/>
    <w:rsid w:val="00A56256"/>
    <w:rsid w:val="00A56725"/>
    <w:rsid w:val="00A56797"/>
    <w:rsid w:val="00A56C5B"/>
    <w:rsid w:val="00A5718D"/>
    <w:rsid w:val="00A571EF"/>
    <w:rsid w:val="00A5765D"/>
    <w:rsid w:val="00A579BD"/>
    <w:rsid w:val="00A6033F"/>
    <w:rsid w:val="00A607CB"/>
    <w:rsid w:val="00A607D2"/>
    <w:rsid w:val="00A609D4"/>
    <w:rsid w:val="00A60B45"/>
    <w:rsid w:val="00A61092"/>
    <w:rsid w:val="00A61306"/>
    <w:rsid w:val="00A61803"/>
    <w:rsid w:val="00A61B93"/>
    <w:rsid w:val="00A61FA1"/>
    <w:rsid w:val="00A6269E"/>
    <w:rsid w:val="00A6351F"/>
    <w:rsid w:val="00A63809"/>
    <w:rsid w:val="00A638FB"/>
    <w:rsid w:val="00A63DCA"/>
    <w:rsid w:val="00A63F04"/>
    <w:rsid w:val="00A6411C"/>
    <w:rsid w:val="00A64278"/>
    <w:rsid w:val="00A64434"/>
    <w:rsid w:val="00A649EE"/>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68C"/>
    <w:rsid w:val="00A706D1"/>
    <w:rsid w:val="00A707A5"/>
    <w:rsid w:val="00A710EF"/>
    <w:rsid w:val="00A71140"/>
    <w:rsid w:val="00A7157D"/>
    <w:rsid w:val="00A71CBF"/>
    <w:rsid w:val="00A7205E"/>
    <w:rsid w:val="00A72ACC"/>
    <w:rsid w:val="00A73922"/>
    <w:rsid w:val="00A73D24"/>
    <w:rsid w:val="00A7439F"/>
    <w:rsid w:val="00A74692"/>
    <w:rsid w:val="00A74F63"/>
    <w:rsid w:val="00A7507C"/>
    <w:rsid w:val="00A750BF"/>
    <w:rsid w:val="00A7582A"/>
    <w:rsid w:val="00A75924"/>
    <w:rsid w:val="00A759B8"/>
    <w:rsid w:val="00A75A52"/>
    <w:rsid w:val="00A7618B"/>
    <w:rsid w:val="00A7640B"/>
    <w:rsid w:val="00A76B43"/>
    <w:rsid w:val="00A770FA"/>
    <w:rsid w:val="00A773A8"/>
    <w:rsid w:val="00A774C1"/>
    <w:rsid w:val="00A7778B"/>
    <w:rsid w:val="00A77901"/>
    <w:rsid w:val="00A77A67"/>
    <w:rsid w:val="00A803BC"/>
    <w:rsid w:val="00A80476"/>
    <w:rsid w:val="00A80969"/>
    <w:rsid w:val="00A80C7C"/>
    <w:rsid w:val="00A81547"/>
    <w:rsid w:val="00A8307A"/>
    <w:rsid w:val="00A83DA4"/>
    <w:rsid w:val="00A85798"/>
    <w:rsid w:val="00A85C6A"/>
    <w:rsid w:val="00A8609D"/>
    <w:rsid w:val="00A86304"/>
    <w:rsid w:val="00A869C4"/>
    <w:rsid w:val="00A86EA7"/>
    <w:rsid w:val="00A87598"/>
    <w:rsid w:val="00A875F7"/>
    <w:rsid w:val="00A87B04"/>
    <w:rsid w:val="00A87FE0"/>
    <w:rsid w:val="00A90F8F"/>
    <w:rsid w:val="00A911A0"/>
    <w:rsid w:val="00A91244"/>
    <w:rsid w:val="00A9175D"/>
    <w:rsid w:val="00A91774"/>
    <w:rsid w:val="00A91C7F"/>
    <w:rsid w:val="00A92066"/>
    <w:rsid w:val="00A92179"/>
    <w:rsid w:val="00A92776"/>
    <w:rsid w:val="00A92B39"/>
    <w:rsid w:val="00A93145"/>
    <w:rsid w:val="00A93181"/>
    <w:rsid w:val="00A9380F"/>
    <w:rsid w:val="00A938E6"/>
    <w:rsid w:val="00A93AB4"/>
    <w:rsid w:val="00A93CCF"/>
    <w:rsid w:val="00A94079"/>
    <w:rsid w:val="00A9416B"/>
    <w:rsid w:val="00A94523"/>
    <w:rsid w:val="00A94B5A"/>
    <w:rsid w:val="00A94E4E"/>
    <w:rsid w:val="00A95514"/>
    <w:rsid w:val="00A95634"/>
    <w:rsid w:val="00A95BD5"/>
    <w:rsid w:val="00A95C53"/>
    <w:rsid w:val="00A95F21"/>
    <w:rsid w:val="00A95F65"/>
    <w:rsid w:val="00A96097"/>
    <w:rsid w:val="00A96D8F"/>
    <w:rsid w:val="00A96E8C"/>
    <w:rsid w:val="00A96F78"/>
    <w:rsid w:val="00A96FBE"/>
    <w:rsid w:val="00A97274"/>
    <w:rsid w:val="00A979E1"/>
    <w:rsid w:val="00A97F3C"/>
    <w:rsid w:val="00AA04E6"/>
    <w:rsid w:val="00AA0B9E"/>
    <w:rsid w:val="00AA1087"/>
    <w:rsid w:val="00AA161A"/>
    <w:rsid w:val="00AA176D"/>
    <w:rsid w:val="00AA22E4"/>
    <w:rsid w:val="00AA247C"/>
    <w:rsid w:val="00AA25A9"/>
    <w:rsid w:val="00AA26D9"/>
    <w:rsid w:val="00AA278A"/>
    <w:rsid w:val="00AA2822"/>
    <w:rsid w:val="00AA2853"/>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30F"/>
    <w:rsid w:val="00AA6445"/>
    <w:rsid w:val="00AA65C9"/>
    <w:rsid w:val="00AA66CB"/>
    <w:rsid w:val="00AA7867"/>
    <w:rsid w:val="00AA7A5A"/>
    <w:rsid w:val="00AA7C6D"/>
    <w:rsid w:val="00AB0347"/>
    <w:rsid w:val="00AB0A32"/>
    <w:rsid w:val="00AB0B90"/>
    <w:rsid w:val="00AB0E56"/>
    <w:rsid w:val="00AB0ED5"/>
    <w:rsid w:val="00AB1315"/>
    <w:rsid w:val="00AB18AC"/>
    <w:rsid w:val="00AB1BC9"/>
    <w:rsid w:val="00AB1EB7"/>
    <w:rsid w:val="00AB395E"/>
    <w:rsid w:val="00AB3A15"/>
    <w:rsid w:val="00AB3C0E"/>
    <w:rsid w:val="00AB3EF2"/>
    <w:rsid w:val="00AB40C3"/>
    <w:rsid w:val="00AB4DED"/>
    <w:rsid w:val="00AB4ECC"/>
    <w:rsid w:val="00AB4F0F"/>
    <w:rsid w:val="00AB5127"/>
    <w:rsid w:val="00AB53E3"/>
    <w:rsid w:val="00AB55FD"/>
    <w:rsid w:val="00AB60E2"/>
    <w:rsid w:val="00AB6601"/>
    <w:rsid w:val="00AB674E"/>
    <w:rsid w:val="00AB69C6"/>
    <w:rsid w:val="00AB6D79"/>
    <w:rsid w:val="00AB709E"/>
    <w:rsid w:val="00AB7396"/>
    <w:rsid w:val="00AB7806"/>
    <w:rsid w:val="00AB7843"/>
    <w:rsid w:val="00AC02C1"/>
    <w:rsid w:val="00AC062A"/>
    <w:rsid w:val="00AC081A"/>
    <w:rsid w:val="00AC0AB6"/>
    <w:rsid w:val="00AC0FA4"/>
    <w:rsid w:val="00AC10AD"/>
    <w:rsid w:val="00AC17CD"/>
    <w:rsid w:val="00AC198C"/>
    <w:rsid w:val="00AC1E55"/>
    <w:rsid w:val="00AC3D05"/>
    <w:rsid w:val="00AC3D06"/>
    <w:rsid w:val="00AC427B"/>
    <w:rsid w:val="00AC429F"/>
    <w:rsid w:val="00AC4402"/>
    <w:rsid w:val="00AC447C"/>
    <w:rsid w:val="00AC4B05"/>
    <w:rsid w:val="00AC5E0F"/>
    <w:rsid w:val="00AC60B4"/>
    <w:rsid w:val="00AC610E"/>
    <w:rsid w:val="00AC61A4"/>
    <w:rsid w:val="00AC67B6"/>
    <w:rsid w:val="00AC71AE"/>
    <w:rsid w:val="00AC7905"/>
    <w:rsid w:val="00AC7B2F"/>
    <w:rsid w:val="00AC7D98"/>
    <w:rsid w:val="00AD00C5"/>
    <w:rsid w:val="00AD044D"/>
    <w:rsid w:val="00AD05BB"/>
    <w:rsid w:val="00AD165F"/>
    <w:rsid w:val="00AD24CB"/>
    <w:rsid w:val="00AD2794"/>
    <w:rsid w:val="00AD2932"/>
    <w:rsid w:val="00AD2DC5"/>
    <w:rsid w:val="00AD30B7"/>
    <w:rsid w:val="00AD31E4"/>
    <w:rsid w:val="00AD32CC"/>
    <w:rsid w:val="00AD3455"/>
    <w:rsid w:val="00AD3CAD"/>
    <w:rsid w:val="00AD432E"/>
    <w:rsid w:val="00AD4AD0"/>
    <w:rsid w:val="00AD4E00"/>
    <w:rsid w:val="00AD573F"/>
    <w:rsid w:val="00AD5A99"/>
    <w:rsid w:val="00AD6237"/>
    <w:rsid w:val="00AD69FF"/>
    <w:rsid w:val="00AD702B"/>
    <w:rsid w:val="00AD7063"/>
    <w:rsid w:val="00AD706D"/>
    <w:rsid w:val="00AD72E6"/>
    <w:rsid w:val="00AD7370"/>
    <w:rsid w:val="00AD7675"/>
    <w:rsid w:val="00AD7C95"/>
    <w:rsid w:val="00AD7FCD"/>
    <w:rsid w:val="00AD86E7"/>
    <w:rsid w:val="00AE0C78"/>
    <w:rsid w:val="00AE1209"/>
    <w:rsid w:val="00AE1220"/>
    <w:rsid w:val="00AE1B8E"/>
    <w:rsid w:val="00AE1D94"/>
    <w:rsid w:val="00AE2912"/>
    <w:rsid w:val="00AE2AB0"/>
    <w:rsid w:val="00AE2BED"/>
    <w:rsid w:val="00AE3228"/>
    <w:rsid w:val="00AE3810"/>
    <w:rsid w:val="00AE3DE1"/>
    <w:rsid w:val="00AE3EA0"/>
    <w:rsid w:val="00AE3EE4"/>
    <w:rsid w:val="00AE3FE4"/>
    <w:rsid w:val="00AE45F6"/>
    <w:rsid w:val="00AE4CCC"/>
    <w:rsid w:val="00AE501E"/>
    <w:rsid w:val="00AE5439"/>
    <w:rsid w:val="00AE5BB3"/>
    <w:rsid w:val="00AE60E8"/>
    <w:rsid w:val="00AE61B2"/>
    <w:rsid w:val="00AE78D1"/>
    <w:rsid w:val="00AE7C59"/>
    <w:rsid w:val="00AE7D0F"/>
    <w:rsid w:val="00AE7EF0"/>
    <w:rsid w:val="00AE7F89"/>
    <w:rsid w:val="00AE7FFC"/>
    <w:rsid w:val="00AF02F2"/>
    <w:rsid w:val="00AF0361"/>
    <w:rsid w:val="00AF0410"/>
    <w:rsid w:val="00AF06BF"/>
    <w:rsid w:val="00AF0E5F"/>
    <w:rsid w:val="00AF16A6"/>
    <w:rsid w:val="00AF16F2"/>
    <w:rsid w:val="00AF19C3"/>
    <w:rsid w:val="00AF1DDA"/>
    <w:rsid w:val="00AF2229"/>
    <w:rsid w:val="00AF28B9"/>
    <w:rsid w:val="00AF2D54"/>
    <w:rsid w:val="00AF2F3C"/>
    <w:rsid w:val="00AF3458"/>
    <w:rsid w:val="00AF3F7B"/>
    <w:rsid w:val="00AF42B4"/>
    <w:rsid w:val="00AF49D3"/>
    <w:rsid w:val="00AF4B8A"/>
    <w:rsid w:val="00AF4F1B"/>
    <w:rsid w:val="00AF5036"/>
    <w:rsid w:val="00AF53AD"/>
    <w:rsid w:val="00AF5EC6"/>
    <w:rsid w:val="00AF64F5"/>
    <w:rsid w:val="00AF6756"/>
    <w:rsid w:val="00AF6874"/>
    <w:rsid w:val="00AF68C7"/>
    <w:rsid w:val="00AF6B04"/>
    <w:rsid w:val="00AF6C38"/>
    <w:rsid w:val="00AF6E8A"/>
    <w:rsid w:val="00AF7213"/>
    <w:rsid w:val="00AF73A1"/>
    <w:rsid w:val="00AF7771"/>
    <w:rsid w:val="00AF79AD"/>
    <w:rsid w:val="00AF7D92"/>
    <w:rsid w:val="00B00334"/>
    <w:rsid w:val="00B0078E"/>
    <w:rsid w:val="00B0084B"/>
    <w:rsid w:val="00B011CC"/>
    <w:rsid w:val="00B01C87"/>
    <w:rsid w:val="00B03626"/>
    <w:rsid w:val="00B03F09"/>
    <w:rsid w:val="00B04004"/>
    <w:rsid w:val="00B04048"/>
    <w:rsid w:val="00B0411E"/>
    <w:rsid w:val="00B042DA"/>
    <w:rsid w:val="00B0467B"/>
    <w:rsid w:val="00B04F3D"/>
    <w:rsid w:val="00B05702"/>
    <w:rsid w:val="00B05D0C"/>
    <w:rsid w:val="00B0627C"/>
    <w:rsid w:val="00B06DD9"/>
    <w:rsid w:val="00B07293"/>
    <w:rsid w:val="00B07AF9"/>
    <w:rsid w:val="00B07CD6"/>
    <w:rsid w:val="00B07E52"/>
    <w:rsid w:val="00B10010"/>
    <w:rsid w:val="00B102F6"/>
    <w:rsid w:val="00B1132A"/>
    <w:rsid w:val="00B11687"/>
    <w:rsid w:val="00B11775"/>
    <w:rsid w:val="00B11A53"/>
    <w:rsid w:val="00B12751"/>
    <w:rsid w:val="00B12788"/>
    <w:rsid w:val="00B12F75"/>
    <w:rsid w:val="00B13002"/>
    <w:rsid w:val="00B1302D"/>
    <w:rsid w:val="00B14034"/>
    <w:rsid w:val="00B1406B"/>
    <w:rsid w:val="00B14761"/>
    <w:rsid w:val="00B1513F"/>
    <w:rsid w:val="00B1568F"/>
    <w:rsid w:val="00B15989"/>
    <w:rsid w:val="00B15B89"/>
    <w:rsid w:val="00B16222"/>
    <w:rsid w:val="00B169B6"/>
    <w:rsid w:val="00B16CF0"/>
    <w:rsid w:val="00B1709F"/>
    <w:rsid w:val="00B1746F"/>
    <w:rsid w:val="00B177D5"/>
    <w:rsid w:val="00B17E8D"/>
    <w:rsid w:val="00B20725"/>
    <w:rsid w:val="00B2087E"/>
    <w:rsid w:val="00B20B11"/>
    <w:rsid w:val="00B20B94"/>
    <w:rsid w:val="00B2110D"/>
    <w:rsid w:val="00B2136E"/>
    <w:rsid w:val="00B21CE2"/>
    <w:rsid w:val="00B22A61"/>
    <w:rsid w:val="00B2324B"/>
    <w:rsid w:val="00B233C7"/>
    <w:rsid w:val="00B23A22"/>
    <w:rsid w:val="00B23DC5"/>
    <w:rsid w:val="00B24276"/>
    <w:rsid w:val="00B248D0"/>
    <w:rsid w:val="00B25B9E"/>
    <w:rsid w:val="00B25DD1"/>
    <w:rsid w:val="00B2628E"/>
    <w:rsid w:val="00B2633B"/>
    <w:rsid w:val="00B26610"/>
    <w:rsid w:val="00B266B0"/>
    <w:rsid w:val="00B268C9"/>
    <w:rsid w:val="00B26BAA"/>
    <w:rsid w:val="00B26D0A"/>
    <w:rsid w:val="00B270F3"/>
    <w:rsid w:val="00B27921"/>
    <w:rsid w:val="00B27AF1"/>
    <w:rsid w:val="00B3000E"/>
    <w:rsid w:val="00B3091E"/>
    <w:rsid w:val="00B3122B"/>
    <w:rsid w:val="00B31787"/>
    <w:rsid w:val="00B31B57"/>
    <w:rsid w:val="00B31D67"/>
    <w:rsid w:val="00B320E7"/>
    <w:rsid w:val="00B326A8"/>
    <w:rsid w:val="00B328FD"/>
    <w:rsid w:val="00B3291A"/>
    <w:rsid w:val="00B329EB"/>
    <w:rsid w:val="00B32FCD"/>
    <w:rsid w:val="00B33508"/>
    <w:rsid w:val="00B33605"/>
    <w:rsid w:val="00B33716"/>
    <w:rsid w:val="00B3377E"/>
    <w:rsid w:val="00B338E0"/>
    <w:rsid w:val="00B33AFA"/>
    <w:rsid w:val="00B33BEE"/>
    <w:rsid w:val="00B341F4"/>
    <w:rsid w:val="00B34848"/>
    <w:rsid w:val="00B34E63"/>
    <w:rsid w:val="00B35497"/>
    <w:rsid w:val="00B35DA4"/>
    <w:rsid w:val="00B360F5"/>
    <w:rsid w:val="00B36525"/>
    <w:rsid w:val="00B366B2"/>
    <w:rsid w:val="00B36F27"/>
    <w:rsid w:val="00B376AD"/>
    <w:rsid w:val="00B37831"/>
    <w:rsid w:val="00B40197"/>
    <w:rsid w:val="00B40A96"/>
    <w:rsid w:val="00B40E48"/>
    <w:rsid w:val="00B41456"/>
    <w:rsid w:val="00B4184B"/>
    <w:rsid w:val="00B41858"/>
    <w:rsid w:val="00B41C1E"/>
    <w:rsid w:val="00B41F92"/>
    <w:rsid w:val="00B422A7"/>
    <w:rsid w:val="00B42376"/>
    <w:rsid w:val="00B42442"/>
    <w:rsid w:val="00B42948"/>
    <w:rsid w:val="00B42A32"/>
    <w:rsid w:val="00B42AC7"/>
    <w:rsid w:val="00B42B01"/>
    <w:rsid w:val="00B42DAB"/>
    <w:rsid w:val="00B42FA6"/>
    <w:rsid w:val="00B43297"/>
    <w:rsid w:val="00B4399E"/>
    <w:rsid w:val="00B43A16"/>
    <w:rsid w:val="00B43DFE"/>
    <w:rsid w:val="00B45816"/>
    <w:rsid w:val="00B45C3C"/>
    <w:rsid w:val="00B45CE1"/>
    <w:rsid w:val="00B4603F"/>
    <w:rsid w:val="00B4624E"/>
    <w:rsid w:val="00B46544"/>
    <w:rsid w:val="00B46920"/>
    <w:rsid w:val="00B4696F"/>
    <w:rsid w:val="00B46A75"/>
    <w:rsid w:val="00B470A7"/>
    <w:rsid w:val="00B476AF"/>
    <w:rsid w:val="00B500CD"/>
    <w:rsid w:val="00B5030F"/>
    <w:rsid w:val="00B5109D"/>
    <w:rsid w:val="00B5239C"/>
    <w:rsid w:val="00B5268E"/>
    <w:rsid w:val="00B52E81"/>
    <w:rsid w:val="00B53259"/>
    <w:rsid w:val="00B53893"/>
    <w:rsid w:val="00B539E3"/>
    <w:rsid w:val="00B53DB2"/>
    <w:rsid w:val="00B53F21"/>
    <w:rsid w:val="00B543D8"/>
    <w:rsid w:val="00B54512"/>
    <w:rsid w:val="00B545C7"/>
    <w:rsid w:val="00B548C2"/>
    <w:rsid w:val="00B54B6A"/>
    <w:rsid w:val="00B55428"/>
    <w:rsid w:val="00B556C5"/>
    <w:rsid w:val="00B55CCB"/>
    <w:rsid w:val="00B561C3"/>
    <w:rsid w:val="00B56D88"/>
    <w:rsid w:val="00B56E51"/>
    <w:rsid w:val="00B570BF"/>
    <w:rsid w:val="00B5789A"/>
    <w:rsid w:val="00B578E9"/>
    <w:rsid w:val="00B60471"/>
    <w:rsid w:val="00B60B8F"/>
    <w:rsid w:val="00B61138"/>
    <w:rsid w:val="00B61998"/>
    <w:rsid w:val="00B6243F"/>
    <w:rsid w:val="00B625CC"/>
    <w:rsid w:val="00B62A7F"/>
    <w:rsid w:val="00B62D97"/>
    <w:rsid w:val="00B62EB7"/>
    <w:rsid w:val="00B62F90"/>
    <w:rsid w:val="00B631FD"/>
    <w:rsid w:val="00B63337"/>
    <w:rsid w:val="00B6369F"/>
    <w:rsid w:val="00B6386C"/>
    <w:rsid w:val="00B639D7"/>
    <w:rsid w:val="00B648A4"/>
    <w:rsid w:val="00B64AA7"/>
    <w:rsid w:val="00B64C4C"/>
    <w:rsid w:val="00B64CC1"/>
    <w:rsid w:val="00B65452"/>
    <w:rsid w:val="00B65CA7"/>
    <w:rsid w:val="00B6622E"/>
    <w:rsid w:val="00B664BF"/>
    <w:rsid w:val="00B66594"/>
    <w:rsid w:val="00B66B0E"/>
    <w:rsid w:val="00B66C61"/>
    <w:rsid w:val="00B66C7C"/>
    <w:rsid w:val="00B66E40"/>
    <w:rsid w:val="00B66F21"/>
    <w:rsid w:val="00B672FD"/>
    <w:rsid w:val="00B676AB"/>
    <w:rsid w:val="00B676EC"/>
    <w:rsid w:val="00B67805"/>
    <w:rsid w:val="00B67B01"/>
    <w:rsid w:val="00B67E10"/>
    <w:rsid w:val="00B70106"/>
    <w:rsid w:val="00B701FE"/>
    <w:rsid w:val="00B7057D"/>
    <w:rsid w:val="00B70EE9"/>
    <w:rsid w:val="00B70F63"/>
    <w:rsid w:val="00B71033"/>
    <w:rsid w:val="00B71A54"/>
    <w:rsid w:val="00B71B25"/>
    <w:rsid w:val="00B71BAC"/>
    <w:rsid w:val="00B71CA8"/>
    <w:rsid w:val="00B71F92"/>
    <w:rsid w:val="00B721CD"/>
    <w:rsid w:val="00B7267A"/>
    <w:rsid w:val="00B726FF"/>
    <w:rsid w:val="00B7281D"/>
    <w:rsid w:val="00B7284D"/>
    <w:rsid w:val="00B72A5B"/>
    <w:rsid w:val="00B72AA4"/>
    <w:rsid w:val="00B72B16"/>
    <w:rsid w:val="00B73073"/>
    <w:rsid w:val="00B73102"/>
    <w:rsid w:val="00B73A87"/>
    <w:rsid w:val="00B73F2C"/>
    <w:rsid w:val="00B7519E"/>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5F44"/>
    <w:rsid w:val="00B862E0"/>
    <w:rsid w:val="00B877DD"/>
    <w:rsid w:val="00B87CC3"/>
    <w:rsid w:val="00B90E2A"/>
    <w:rsid w:val="00B90F2A"/>
    <w:rsid w:val="00B910A6"/>
    <w:rsid w:val="00B916E4"/>
    <w:rsid w:val="00B9198D"/>
    <w:rsid w:val="00B91AEF"/>
    <w:rsid w:val="00B91DB7"/>
    <w:rsid w:val="00B92921"/>
    <w:rsid w:val="00B92D25"/>
    <w:rsid w:val="00B93008"/>
    <w:rsid w:val="00B9406D"/>
    <w:rsid w:val="00B944D9"/>
    <w:rsid w:val="00B94BA7"/>
    <w:rsid w:val="00B94E0E"/>
    <w:rsid w:val="00B9515B"/>
    <w:rsid w:val="00B9586E"/>
    <w:rsid w:val="00B958AE"/>
    <w:rsid w:val="00B958F3"/>
    <w:rsid w:val="00B95DC2"/>
    <w:rsid w:val="00B96316"/>
    <w:rsid w:val="00B96413"/>
    <w:rsid w:val="00B96961"/>
    <w:rsid w:val="00B96B80"/>
    <w:rsid w:val="00B97CA3"/>
    <w:rsid w:val="00BA0060"/>
    <w:rsid w:val="00BA1104"/>
    <w:rsid w:val="00BA120A"/>
    <w:rsid w:val="00BA167C"/>
    <w:rsid w:val="00BA1872"/>
    <w:rsid w:val="00BA1913"/>
    <w:rsid w:val="00BA27C9"/>
    <w:rsid w:val="00BA283F"/>
    <w:rsid w:val="00BA2977"/>
    <w:rsid w:val="00BA2BC9"/>
    <w:rsid w:val="00BA405C"/>
    <w:rsid w:val="00BA4291"/>
    <w:rsid w:val="00BA4641"/>
    <w:rsid w:val="00BA4A54"/>
    <w:rsid w:val="00BA4C3A"/>
    <w:rsid w:val="00BA4DF6"/>
    <w:rsid w:val="00BA50E6"/>
    <w:rsid w:val="00BA50EB"/>
    <w:rsid w:val="00BA5429"/>
    <w:rsid w:val="00BA59F5"/>
    <w:rsid w:val="00BA5BDE"/>
    <w:rsid w:val="00BA5DDE"/>
    <w:rsid w:val="00BA6011"/>
    <w:rsid w:val="00BA6283"/>
    <w:rsid w:val="00BA66FB"/>
    <w:rsid w:val="00BA6BAF"/>
    <w:rsid w:val="00BA6CE2"/>
    <w:rsid w:val="00BA6ED1"/>
    <w:rsid w:val="00BA7205"/>
    <w:rsid w:val="00BA76A9"/>
    <w:rsid w:val="00BA79C5"/>
    <w:rsid w:val="00BA7E3F"/>
    <w:rsid w:val="00BA7E48"/>
    <w:rsid w:val="00BB0094"/>
    <w:rsid w:val="00BB0595"/>
    <w:rsid w:val="00BB10DD"/>
    <w:rsid w:val="00BB153F"/>
    <w:rsid w:val="00BB1591"/>
    <w:rsid w:val="00BB1AE2"/>
    <w:rsid w:val="00BB1C06"/>
    <w:rsid w:val="00BB20AB"/>
    <w:rsid w:val="00BB213A"/>
    <w:rsid w:val="00BB24BA"/>
    <w:rsid w:val="00BB2F36"/>
    <w:rsid w:val="00BB3097"/>
    <w:rsid w:val="00BB3432"/>
    <w:rsid w:val="00BB3894"/>
    <w:rsid w:val="00BB38F5"/>
    <w:rsid w:val="00BB3CA0"/>
    <w:rsid w:val="00BB3E2B"/>
    <w:rsid w:val="00BB3F2B"/>
    <w:rsid w:val="00BB4244"/>
    <w:rsid w:val="00BB492C"/>
    <w:rsid w:val="00BB4E79"/>
    <w:rsid w:val="00BB50F2"/>
    <w:rsid w:val="00BB53DA"/>
    <w:rsid w:val="00BB5D1C"/>
    <w:rsid w:val="00BB6552"/>
    <w:rsid w:val="00BB65E0"/>
    <w:rsid w:val="00BB6826"/>
    <w:rsid w:val="00BB68B9"/>
    <w:rsid w:val="00BB6B9B"/>
    <w:rsid w:val="00BB6BF3"/>
    <w:rsid w:val="00BB72C9"/>
    <w:rsid w:val="00BB754F"/>
    <w:rsid w:val="00BB7A74"/>
    <w:rsid w:val="00BC0058"/>
    <w:rsid w:val="00BC07D4"/>
    <w:rsid w:val="00BC0A5D"/>
    <w:rsid w:val="00BC0B6A"/>
    <w:rsid w:val="00BC0BE3"/>
    <w:rsid w:val="00BC0EA3"/>
    <w:rsid w:val="00BC10B2"/>
    <w:rsid w:val="00BC1AD9"/>
    <w:rsid w:val="00BC1B7A"/>
    <w:rsid w:val="00BC1B7F"/>
    <w:rsid w:val="00BC1E22"/>
    <w:rsid w:val="00BC31C8"/>
    <w:rsid w:val="00BC3257"/>
    <w:rsid w:val="00BC32A4"/>
    <w:rsid w:val="00BC32E7"/>
    <w:rsid w:val="00BC37DE"/>
    <w:rsid w:val="00BC4A0B"/>
    <w:rsid w:val="00BC4D35"/>
    <w:rsid w:val="00BC4F81"/>
    <w:rsid w:val="00BC5670"/>
    <w:rsid w:val="00BC58B9"/>
    <w:rsid w:val="00BC5D69"/>
    <w:rsid w:val="00BC6088"/>
    <w:rsid w:val="00BC60AC"/>
    <w:rsid w:val="00BC6461"/>
    <w:rsid w:val="00BC676D"/>
    <w:rsid w:val="00BC6858"/>
    <w:rsid w:val="00BC6E00"/>
    <w:rsid w:val="00BC78D4"/>
    <w:rsid w:val="00BD0EBC"/>
    <w:rsid w:val="00BD143F"/>
    <w:rsid w:val="00BD22A2"/>
    <w:rsid w:val="00BD2744"/>
    <w:rsid w:val="00BD2F13"/>
    <w:rsid w:val="00BD3056"/>
    <w:rsid w:val="00BD3846"/>
    <w:rsid w:val="00BD3E68"/>
    <w:rsid w:val="00BD3FE5"/>
    <w:rsid w:val="00BD4E05"/>
    <w:rsid w:val="00BD4EEA"/>
    <w:rsid w:val="00BD5200"/>
    <w:rsid w:val="00BD5951"/>
    <w:rsid w:val="00BD598A"/>
    <w:rsid w:val="00BD5C68"/>
    <w:rsid w:val="00BD5C7A"/>
    <w:rsid w:val="00BD67BB"/>
    <w:rsid w:val="00BD6F05"/>
    <w:rsid w:val="00BD714C"/>
    <w:rsid w:val="00BD723F"/>
    <w:rsid w:val="00BD75B4"/>
    <w:rsid w:val="00BD7B41"/>
    <w:rsid w:val="00BD7D14"/>
    <w:rsid w:val="00BD7DBD"/>
    <w:rsid w:val="00BE02B4"/>
    <w:rsid w:val="00BE06D0"/>
    <w:rsid w:val="00BE08DC"/>
    <w:rsid w:val="00BE0D3C"/>
    <w:rsid w:val="00BE1178"/>
    <w:rsid w:val="00BE2036"/>
    <w:rsid w:val="00BE28C1"/>
    <w:rsid w:val="00BE2ACB"/>
    <w:rsid w:val="00BE315A"/>
    <w:rsid w:val="00BE3492"/>
    <w:rsid w:val="00BE3B62"/>
    <w:rsid w:val="00BE3EB8"/>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029"/>
    <w:rsid w:val="00BF4BC7"/>
    <w:rsid w:val="00BF4D1E"/>
    <w:rsid w:val="00BF5038"/>
    <w:rsid w:val="00BF539D"/>
    <w:rsid w:val="00BF5665"/>
    <w:rsid w:val="00BF6252"/>
    <w:rsid w:val="00BF6E82"/>
    <w:rsid w:val="00BF711C"/>
    <w:rsid w:val="00BF748E"/>
    <w:rsid w:val="00BF789B"/>
    <w:rsid w:val="00BF7C3C"/>
    <w:rsid w:val="00C004AD"/>
    <w:rsid w:val="00C00B6C"/>
    <w:rsid w:val="00C01901"/>
    <w:rsid w:val="00C0219C"/>
    <w:rsid w:val="00C02542"/>
    <w:rsid w:val="00C029FE"/>
    <w:rsid w:val="00C03309"/>
    <w:rsid w:val="00C037E0"/>
    <w:rsid w:val="00C03853"/>
    <w:rsid w:val="00C0395F"/>
    <w:rsid w:val="00C03E8A"/>
    <w:rsid w:val="00C04112"/>
    <w:rsid w:val="00C04B14"/>
    <w:rsid w:val="00C04E8D"/>
    <w:rsid w:val="00C04F47"/>
    <w:rsid w:val="00C052E5"/>
    <w:rsid w:val="00C05A3E"/>
    <w:rsid w:val="00C05C41"/>
    <w:rsid w:val="00C05E5E"/>
    <w:rsid w:val="00C065E2"/>
    <w:rsid w:val="00C06702"/>
    <w:rsid w:val="00C06823"/>
    <w:rsid w:val="00C072FE"/>
    <w:rsid w:val="00C101B1"/>
    <w:rsid w:val="00C114E2"/>
    <w:rsid w:val="00C11659"/>
    <w:rsid w:val="00C116CB"/>
    <w:rsid w:val="00C11890"/>
    <w:rsid w:val="00C11ADE"/>
    <w:rsid w:val="00C11ADF"/>
    <w:rsid w:val="00C126E0"/>
    <w:rsid w:val="00C128BC"/>
    <w:rsid w:val="00C12C2B"/>
    <w:rsid w:val="00C12E39"/>
    <w:rsid w:val="00C13C48"/>
    <w:rsid w:val="00C13D47"/>
    <w:rsid w:val="00C14164"/>
    <w:rsid w:val="00C14C53"/>
    <w:rsid w:val="00C15815"/>
    <w:rsid w:val="00C15D8E"/>
    <w:rsid w:val="00C164AB"/>
    <w:rsid w:val="00C17012"/>
    <w:rsid w:val="00C1752F"/>
    <w:rsid w:val="00C1788A"/>
    <w:rsid w:val="00C178FB"/>
    <w:rsid w:val="00C17DF9"/>
    <w:rsid w:val="00C17E1C"/>
    <w:rsid w:val="00C2013E"/>
    <w:rsid w:val="00C201EB"/>
    <w:rsid w:val="00C202E4"/>
    <w:rsid w:val="00C20ACC"/>
    <w:rsid w:val="00C20BD9"/>
    <w:rsid w:val="00C20FB2"/>
    <w:rsid w:val="00C21727"/>
    <w:rsid w:val="00C220CF"/>
    <w:rsid w:val="00C2236B"/>
    <w:rsid w:val="00C22B28"/>
    <w:rsid w:val="00C22FD2"/>
    <w:rsid w:val="00C24058"/>
    <w:rsid w:val="00C24C99"/>
    <w:rsid w:val="00C24C9A"/>
    <w:rsid w:val="00C2558B"/>
    <w:rsid w:val="00C257B7"/>
    <w:rsid w:val="00C25B5B"/>
    <w:rsid w:val="00C25C92"/>
    <w:rsid w:val="00C26261"/>
    <w:rsid w:val="00C26688"/>
    <w:rsid w:val="00C26F92"/>
    <w:rsid w:val="00C27170"/>
    <w:rsid w:val="00C2720D"/>
    <w:rsid w:val="00C272E8"/>
    <w:rsid w:val="00C2749F"/>
    <w:rsid w:val="00C2768A"/>
    <w:rsid w:val="00C27AC7"/>
    <w:rsid w:val="00C27AF2"/>
    <w:rsid w:val="00C27B98"/>
    <w:rsid w:val="00C3000C"/>
    <w:rsid w:val="00C30064"/>
    <w:rsid w:val="00C301A9"/>
    <w:rsid w:val="00C307EF"/>
    <w:rsid w:val="00C309DB"/>
    <w:rsid w:val="00C30ABC"/>
    <w:rsid w:val="00C30B60"/>
    <w:rsid w:val="00C3104C"/>
    <w:rsid w:val="00C31FAA"/>
    <w:rsid w:val="00C32313"/>
    <w:rsid w:val="00C32363"/>
    <w:rsid w:val="00C329C2"/>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0904"/>
    <w:rsid w:val="00C40DBA"/>
    <w:rsid w:val="00C415A0"/>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217"/>
    <w:rsid w:val="00C46B7E"/>
    <w:rsid w:val="00C474D6"/>
    <w:rsid w:val="00C47538"/>
    <w:rsid w:val="00C47C24"/>
    <w:rsid w:val="00C50046"/>
    <w:rsid w:val="00C50520"/>
    <w:rsid w:val="00C5099B"/>
    <w:rsid w:val="00C50A4E"/>
    <w:rsid w:val="00C5195A"/>
    <w:rsid w:val="00C51C37"/>
    <w:rsid w:val="00C520B1"/>
    <w:rsid w:val="00C522D6"/>
    <w:rsid w:val="00C523A9"/>
    <w:rsid w:val="00C52C52"/>
    <w:rsid w:val="00C539E8"/>
    <w:rsid w:val="00C53F20"/>
    <w:rsid w:val="00C53F34"/>
    <w:rsid w:val="00C54020"/>
    <w:rsid w:val="00C5406F"/>
    <w:rsid w:val="00C545C5"/>
    <w:rsid w:val="00C54817"/>
    <w:rsid w:val="00C54D68"/>
    <w:rsid w:val="00C54F35"/>
    <w:rsid w:val="00C54FED"/>
    <w:rsid w:val="00C552D4"/>
    <w:rsid w:val="00C552F4"/>
    <w:rsid w:val="00C55311"/>
    <w:rsid w:val="00C55566"/>
    <w:rsid w:val="00C558CD"/>
    <w:rsid w:val="00C55981"/>
    <w:rsid w:val="00C55EB9"/>
    <w:rsid w:val="00C563B6"/>
    <w:rsid w:val="00C566FD"/>
    <w:rsid w:val="00C56C73"/>
    <w:rsid w:val="00C57020"/>
    <w:rsid w:val="00C5780B"/>
    <w:rsid w:val="00C57A01"/>
    <w:rsid w:val="00C57A2D"/>
    <w:rsid w:val="00C57D00"/>
    <w:rsid w:val="00C57E3C"/>
    <w:rsid w:val="00C60461"/>
    <w:rsid w:val="00C604A8"/>
    <w:rsid w:val="00C609C5"/>
    <w:rsid w:val="00C60B07"/>
    <w:rsid w:val="00C60F29"/>
    <w:rsid w:val="00C6117A"/>
    <w:rsid w:val="00C61C76"/>
    <w:rsid w:val="00C61D4B"/>
    <w:rsid w:val="00C6277F"/>
    <w:rsid w:val="00C6298E"/>
    <w:rsid w:val="00C62B0A"/>
    <w:rsid w:val="00C63980"/>
    <w:rsid w:val="00C63B79"/>
    <w:rsid w:val="00C63C52"/>
    <w:rsid w:val="00C63C95"/>
    <w:rsid w:val="00C63F08"/>
    <w:rsid w:val="00C643ED"/>
    <w:rsid w:val="00C64825"/>
    <w:rsid w:val="00C6519C"/>
    <w:rsid w:val="00C6528C"/>
    <w:rsid w:val="00C65EE6"/>
    <w:rsid w:val="00C66001"/>
    <w:rsid w:val="00C661E8"/>
    <w:rsid w:val="00C664D6"/>
    <w:rsid w:val="00C665F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3D8"/>
    <w:rsid w:val="00C77937"/>
    <w:rsid w:val="00C77CA4"/>
    <w:rsid w:val="00C77D26"/>
    <w:rsid w:val="00C80029"/>
    <w:rsid w:val="00C80956"/>
    <w:rsid w:val="00C80BC8"/>
    <w:rsid w:val="00C80BDF"/>
    <w:rsid w:val="00C815DF"/>
    <w:rsid w:val="00C81819"/>
    <w:rsid w:val="00C81DE3"/>
    <w:rsid w:val="00C820D2"/>
    <w:rsid w:val="00C825A0"/>
    <w:rsid w:val="00C827F9"/>
    <w:rsid w:val="00C828C3"/>
    <w:rsid w:val="00C82E22"/>
    <w:rsid w:val="00C82FEE"/>
    <w:rsid w:val="00C8405D"/>
    <w:rsid w:val="00C848E3"/>
    <w:rsid w:val="00C84D39"/>
    <w:rsid w:val="00C85277"/>
    <w:rsid w:val="00C85806"/>
    <w:rsid w:val="00C85CFA"/>
    <w:rsid w:val="00C85D76"/>
    <w:rsid w:val="00C85EBD"/>
    <w:rsid w:val="00C86BB7"/>
    <w:rsid w:val="00C87261"/>
    <w:rsid w:val="00C8727A"/>
    <w:rsid w:val="00C873AC"/>
    <w:rsid w:val="00C875E7"/>
    <w:rsid w:val="00C87695"/>
    <w:rsid w:val="00C8779C"/>
    <w:rsid w:val="00C87DA6"/>
    <w:rsid w:val="00C87F51"/>
    <w:rsid w:val="00C90203"/>
    <w:rsid w:val="00C9055D"/>
    <w:rsid w:val="00C90DAC"/>
    <w:rsid w:val="00C91857"/>
    <w:rsid w:val="00C91DBD"/>
    <w:rsid w:val="00C9213B"/>
    <w:rsid w:val="00C921CD"/>
    <w:rsid w:val="00C92B69"/>
    <w:rsid w:val="00C92CC6"/>
    <w:rsid w:val="00C9329D"/>
    <w:rsid w:val="00C93462"/>
    <w:rsid w:val="00C936F3"/>
    <w:rsid w:val="00C93C1F"/>
    <w:rsid w:val="00C94384"/>
    <w:rsid w:val="00C946CD"/>
    <w:rsid w:val="00C94A34"/>
    <w:rsid w:val="00C94C2B"/>
    <w:rsid w:val="00C94F73"/>
    <w:rsid w:val="00C95609"/>
    <w:rsid w:val="00C96D2B"/>
    <w:rsid w:val="00C96F79"/>
    <w:rsid w:val="00C979A5"/>
    <w:rsid w:val="00C97B97"/>
    <w:rsid w:val="00C97CF9"/>
    <w:rsid w:val="00CA004C"/>
    <w:rsid w:val="00CA17DD"/>
    <w:rsid w:val="00CA1863"/>
    <w:rsid w:val="00CA1941"/>
    <w:rsid w:val="00CA2018"/>
    <w:rsid w:val="00CA20B0"/>
    <w:rsid w:val="00CA23D5"/>
    <w:rsid w:val="00CA26CE"/>
    <w:rsid w:val="00CA28DC"/>
    <w:rsid w:val="00CA33FD"/>
    <w:rsid w:val="00CA391D"/>
    <w:rsid w:val="00CA3ACD"/>
    <w:rsid w:val="00CA44F2"/>
    <w:rsid w:val="00CA457E"/>
    <w:rsid w:val="00CA48E3"/>
    <w:rsid w:val="00CA4B6A"/>
    <w:rsid w:val="00CA4D5D"/>
    <w:rsid w:val="00CA4F8B"/>
    <w:rsid w:val="00CA5094"/>
    <w:rsid w:val="00CA5235"/>
    <w:rsid w:val="00CA5445"/>
    <w:rsid w:val="00CA5761"/>
    <w:rsid w:val="00CA59CD"/>
    <w:rsid w:val="00CA68B3"/>
    <w:rsid w:val="00CA6F2B"/>
    <w:rsid w:val="00CA70BE"/>
    <w:rsid w:val="00CA7488"/>
    <w:rsid w:val="00CA778E"/>
    <w:rsid w:val="00CA7B03"/>
    <w:rsid w:val="00CB0007"/>
    <w:rsid w:val="00CB00A6"/>
    <w:rsid w:val="00CB09DA"/>
    <w:rsid w:val="00CB0BD9"/>
    <w:rsid w:val="00CB1877"/>
    <w:rsid w:val="00CB1BAE"/>
    <w:rsid w:val="00CB1CAC"/>
    <w:rsid w:val="00CB1DE8"/>
    <w:rsid w:val="00CB1E3B"/>
    <w:rsid w:val="00CB1F1D"/>
    <w:rsid w:val="00CB216B"/>
    <w:rsid w:val="00CB2A71"/>
    <w:rsid w:val="00CB2BE9"/>
    <w:rsid w:val="00CB3088"/>
    <w:rsid w:val="00CB36E7"/>
    <w:rsid w:val="00CB410A"/>
    <w:rsid w:val="00CB608F"/>
    <w:rsid w:val="00CB63B7"/>
    <w:rsid w:val="00CB6795"/>
    <w:rsid w:val="00CB71F8"/>
    <w:rsid w:val="00CB7284"/>
    <w:rsid w:val="00CB7603"/>
    <w:rsid w:val="00CC180A"/>
    <w:rsid w:val="00CC1E0A"/>
    <w:rsid w:val="00CC1F3A"/>
    <w:rsid w:val="00CC26DB"/>
    <w:rsid w:val="00CC275C"/>
    <w:rsid w:val="00CC300C"/>
    <w:rsid w:val="00CC3088"/>
    <w:rsid w:val="00CC32B2"/>
    <w:rsid w:val="00CC35AE"/>
    <w:rsid w:val="00CC3DAA"/>
    <w:rsid w:val="00CC4C2C"/>
    <w:rsid w:val="00CC5057"/>
    <w:rsid w:val="00CC5589"/>
    <w:rsid w:val="00CC5846"/>
    <w:rsid w:val="00CC5B11"/>
    <w:rsid w:val="00CC5D93"/>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AC2"/>
    <w:rsid w:val="00CD3C39"/>
    <w:rsid w:val="00CD3ED8"/>
    <w:rsid w:val="00CD3FBF"/>
    <w:rsid w:val="00CD4036"/>
    <w:rsid w:val="00CD44C5"/>
    <w:rsid w:val="00CD497A"/>
    <w:rsid w:val="00CD60B1"/>
    <w:rsid w:val="00CD68E5"/>
    <w:rsid w:val="00CD71AF"/>
    <w:rsid w:val="00CD720C"/>
    <w:rsid w:val="00CD75E5"/>
    <w:rsid w:val="00CD761D"/>
    <w:rsid w:val="00CD76B5"/>
    <w:rsid w:val="00CD7785"/>
    <w:rsid w:val="00CD78B9"/>
    <w:rsid w:val="00CD798D"/>
    <w:rsid w:val="00CD7B7F"/>
    <w:rsid w:val="00CE1B49"/>
    <w:rsid w:val="00CE1D01"/>
    <w:rsid w:val="00CE1E1E"/>
    <w:rsid w:val="00CE2323"/>
    <w:rsid w:val="00CE2346"/>
    <w:rsid w:val="00CE2368"/>
    <w:rsid w:val="00CE2CDA"/>
    <w:rsid w:val="00CE2F3E"/>
    <w:rsid w:val="00CE30A4"/>
    <w:rsid w:val="00CE3A59"/>
    <w:rsid w:val="00CE4323"/>
    <w:rsid w:val="00CE44FE"/>
    <w:rsid w:val="00CE61AE"/>
    <w:rsid w:val="00CE62A8"/>
    <w:rsid w:val="00CE64C4"/>
    <w:rsid w:val="00CE6F0F"/>
    <w:rsid w:val="00CE7115"/>
    <w:rsid w:val="00CE74F9"/>
    <w:rsid w:val="00CF002F"/>
    <w:rsid w:val="00CF0246"/>
    <w:rsid w:val="00CF031B"/>
    <w:rsid w:val="00CF14D2"/>
    <w:rsid w:val="00CF17C8"/>
    <w:rsid w:val="00CF1875"/>
    <w:rsid w:val="00CF1924"/>
    <w:rsid w:val="00CF1D08"/>
    <w:rsid w:val="00CF2483"/>
    <w:rsid w:val="00CF24E2"/>
    <w:rsid w:val="00CF2BD9"/>
    <w:rsid w:val="00CF2E8A"/>
    <w:rsid w:val="00CF2F8E"/>
    <w:rsid w:val="00CF36D5"/>
    <w:rsid w:val="00CF393D"/>
    <w:rsid w:val="00CF394E"/>
    <w:rsid w:val="00CF3EF9"/>
    <w:rsid w:val="00CF4ABD"/>
    <w:rsid w:val="00CF4CF2"/>
    <w:rsid w:val="00CF585D"/>
    <w:rsid w:val="00CF5A53"/>
    <w:rsid w:val="00CF5D28"/>
    <w:rsid w:val="00CF6266"/>
    <w:rsid w:val="00CF634B"/>
    <w:rsid w:val="00CF636E"/>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7A8"/>
    <w:rsid w:val="00D04832"/>
    <w:rsid w:val="00D04A65"/>
    <w:rsid w:val="00D04B66"/>
    <w:rsid w:val="00D04E76"/>
    <w:rsid w:val="00D05099"/>
    <w:rsid w:val="00D058F2"/>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2928"/>
    <w:rsid w:val="00D13281"/>
    <w:rsid w:val="00D13299"/>
    <w:rsid w:val="00D13D2D"/>
    <w:rsid w:val="00D14487"/>
    <w:rsid w:val="00D14844"/>
    <w:rsid w:val="00D15D47"/>
    <w:rsid w:val="00D15E7E"/>
    <w:rsid w:val="00D16058"/>
    <w:rsid w:val="00D16862"/>
    <w:rsid w:val="00D16FDD"/>
    <w:rsid w:val="00D171DE"/>
    <w:rsid w:val="00D17601"/>
    <w:rsid w:val="00D179BA"/>
    <w:rsid w:val="00D20016"/>
    <w:rsid w:val="00D200DF"/>
    <w:rsid w:val="00D206D2"/>
    <w:rsid w:val="00D207A7"/>
    <w:rsid w:val="00D208EA"/>
    <w:rsid w:val="00D20B19"/>
    <w:rsid w:val="00D20C21"/>
    <w:rsid w:val="00D20C74"/>
    <w:rsid w:val="00D21493"/>
    <w:rsid w:val="00D21753"/>
    <w:rsid w:val="00D21C4C"/>
    <w:rsid w:val="00D22279"/>
    <w:rsid w:val="00D2279F"/>
    <w:rsid w:val="00D22AF1"/>
    <w:rsid w:val="00D22E93"/>
    <w:rsid w:val="00D22F74"/>
    <w:rsid w:val="00D23256"/>
    <w:rsid w:val="00D240A6"/>
    <w:rsid w:val="00D241FE"/>
    <w:rsid w:val="00D242DA"/>
    <w:rsid w:val="00D246D5"/>
    <w:rsid w:val="00D247EC"/>
    <w:rsid w:val="00D25EF5"/>
    <w:rsid w:val="00D261E6"/>
    <w:rsid w:val="00D26448"/>
    <w:rsid w:val="00D264CE"/>
    <w:rsid w:val="00D26670"/>
    <w:rsid w:val="00D2670E"/>
    <w:rsid w:val="00D26910"/>
    <w:rsid w:val="00D274B0"/>
    <w:rsid w:val="00D27794"/>
    <w:rsid w:val="00D27B8B"/>
    <w:rsid w:val="00D27C81"/>
    <w:rsid w:val="00D30A5D"/>
    <w:rsid w:val="00D30CF0"/>
    <w:rsid w:val="00D30E03"/>
    <w:rsid w:val="00D30EBD"/>
    <w:rsid w:val="00D3112A"/>
    <w:rsid w:val="00D3166E"/>
    <w:rsid w:val="00D31681"/>
    <w:rsid w:val="00D3191C"/>
    <w:rsid w:val="00D31B6E"/>
    <w:rsid w:val="00D31FA4"/>
    <w:rsid w:val="00D3232B"/>
    <w:rsid w:val="00D3239F"/>
    <w:rsid w:val="00D324A4"/>
    <w:rsid w:val="00D3250C"/>
    <w:rsid w:val="00D32721"/>
    <w:rsid w:val="00D328F6"/>
    <w:rsid w:val="00D32A8C"/>
    <w:rsid w:val="00D32DF3"/>
    <w:rsid w:val="00D33473"/>
    <w:rsid w:val="00D33F8C"/>
    <w:rsid w:val="00D341E0"/>
    <w:rsid w:val="00D34584"/>
    <w:rsid w:val="00D345D4"/>
    <w:rsid w:val="00D3462C"/>
    <w:rsid w:val="00D34DEB"/>
    <w:rsid w:val="00D35198"/>
    <w:rsid w:val="00D352A5"/>
    <w:rsid w:val="00D3584B"/>
    <w:rsid w:val="00D35A85"/>
    <w:rsid w:val="00D35F97"/>
    <w:rsid w:val="00D361D6"/>
    <w:rsid w:val="00D36964"/>
    <w:rsid w:val="00D36C93"/>
    <w:rsid w:val="00D36E9D"/>
    <w:rsid w:val="00D3786F"/>
    <w:rsid w:val="00D37A1A"/>
    <w:rsid w:val="00D37B4A"/>
    <w:rsid w:val="00D37F68"/>
    <w:rsid w:val="00D40632"/>
    <w:rsid w:val="00D4081B"/>
    <w:rsid w:val="00D40968"/>
    <w:rsid w:val="00D40E1A"/>
    <w:rsid w:val="00D4116F"/>
    <w:rsid w:val="00D413C3"/>
    <w:rsid w:val="00D419B4"/>
    <w:rsid w:val="00D419D5"/>
    <w:rsid w:val="00D41C28"/>
    <w:rsid w:val="00D42240"/>
    <w:rsid w:val="00D427C3"/>
    <w:rsid w:val="00D4290D"/>
    <w:rsid w:val="00D42E9D"/>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07D"/>
    <w:rsid w:val="00D46111"/>
    <w:rsid w:val="00D46389"/>
    <w:rsid w:val="00D4662F"/>
    <w:rsid w:val="00D4694A"/>
    <w:rsid w:val="00D46A4D"/>
    <w:rsid w:val="00D46E5F"/>
    <w:rsid w:val="00D46F1B"/>
    <w:rsid w:val="00D47096"/>
    <w:rsid w:val="00D4713F"/>
    <w:rsid w:val="00D47247"/>
    <w:rsid w:val="00D47410"/>
    <w:rsid w:val="00D475FB"/>
    <w:rsid w:val="00D47923"/>
    <w:rsid w:val="00D47C16"/>
    <w:rsid w:val="00D502AF"/>
    <w:rsid w:val="00D50310"/>
    <w:rsid w:val="00D50546"/>
    <w:rsid w:val="00D50764"/>
    <w:rsid w:val="00D50C12"/>
    <w:rsid w:val="00D51034"/>
    <w:rsid w:val="00D514A9"/>
    <w:rsid w:val="00D518CD"/>
    <w:rsid w:val="00D51A77"/>
    <w:rsid w:val="00D51DD6"/>
    <w:rsid w:val="00D52239"/>
    <w:rsid w:val="00D522DC"/>
    <w:rsid w:val="00D523C7"/>
    <w:rsid w:val="00D5250C"/>
    <w:rsid w:val="00D52614"/>
    <w:rsid w:val="00D5267B"/>
    <w:rsid w:val="00D526CF"/>
    <w:rsid w:val="00D53372"/>
    <w:rsid w:val="00D534D1"/>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ACA"/>
    <w:rsid w:val="00D56B5F"/>
    <w:rsid w:val="00D57A2F"/>
    <w:rsid w:val="00D57A3F"/>
    <w:rsid w:val="00D57AF0"/>
    <w:rsid w:val="00D6022D"/>
    <w:rsid w:val="00D60867"/>
    <w:rsid w:val="00D60DA5"/>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9E0"/>
    <w:rsid w:val="00D66AAA"/>
    <w:rsid w:val="00D66B04"/>
    <w:rsid w:val="00D670FB"/>
    <w:rsid w:val="00D67BC5"/>
    <w:rsid w:val="00D7005B"/>
    <w:rsid w:val="00D7021B"/>
    <w:rsid w:val="00D70D33"/>
    <w:rsid w:val="00D71862"/>
    <w:rsid w:val="00D71C6A"/>
    <w:rsid w:val="00D71E7F"/>
    <w:rsid w:val="00D71FBA"/>
    <w:rsid w:val="00D7239B"/>
    <w:rsid w:val="00D72FD6"/>
    <w:rsid w:val="00D72FEE"/>
    <w:rsid w:val="00D73077"/>
    <w:rsid w:val="00D732C9"/>
    <w:rsid w:val="00D736A2"/>
    <w:rsid w:val="00D73C57"/>
    <w:rsid w:val="00D73D43"/>
    <w:rsid w:val="00D742FF"/>
    <w:rsid w:val="00D7489C"/>
    <w:rsid w:val="00D74E33"/>
    <w:rsid w:val="00D758B3"/>
    <w:rsid w:val="00D75996"/>
    <w:rsid w:val="00D75A86"/>
    <w:rsid w:val="00D75B01"/>
    <w:rsid w:val="00D75DFA"/>
    <w:rsid w:val="00D761E6"/>
    <w:rsid w:val="00D76ADC"/>
    <w:rsid w:val="00D77413"/>
    <w:rsid w:val="00D777D6"/>
    <w:rsid w:val="00D77EF7"/>
    <w:rsid w:val="00D80695"/>
    <w:rsid w:val="00D809B9"/>
    <w:rsid w:val="00D80B04"/>
    <w:rsid w:val="00D815AD"/>
    <w:rsid w:val="00D81689"/>
    <w:rsid w:val="00D81822"/>
    <w:rsid w:val="00D81F10"/>
    <w:rsid w:val="00D826BB"/>
    <w:rsid w:val="00D82798"/>
    <w:rsid w:val="00D82BF2"/>
    <w:rsid w:val="00D831DA"/>
    <w:rsid w:val="00D8324D"/>
    <w:rsid w:val="00D832EC"/>
    <w:rsid w:val="00D83916"/>
    <w:rsid w:val="00D8400F"/>
    <w:rsid w:val="00D84A57"/>
    <w:rsid w:val="00D84E12"/>
    <w:rsid w:val="00D84E7B"/>
    <w:rsid w:val="00D85F3E"/>
    <w:rsid w:val="00D86A2E"/>
    <w:rsid w:val="00D87307"/>
    <w:rsid w:val="00D874DF"/>
    <w:rsid w:val="00D8794E"/>
    <w:rsid w:val="00D87A12"/>
    <w:rsid w:val="00D9028C"/>
    <w:rsid w:val="00D9041F"/>
    <w:rsid w:val="00D90549"/>
    <w:rsid w:val="00D90737"/>
    <w:rsid w:val="00D90D60"/>
    <w:rsid w:val="00D910FF"/>
    <w:rsid w:val="00D918C5"/>
    <w:rsid w:val="00D930E1"/>
    <w:rsid w:val="00D9354D"/>
    <w:rsid w:val="00D93AFA"/>
    <w:rsid w:val="00D93F93"/>
    <w:rsid w:val="00D9415C"/>
    <w:rsid w:val="00D942CC"/>
    <w:rsid w:val="00D944E4"/>
    <w:rsid w:val="00D94D87"/>
    <w:rsid w:val="00D950FB"/>
    <w:rsid w:val="00D95123"/>
    <w:rsid w:val="00D95559"/>
    <w:rsid w:val="00D9555E"/>
    <w:rsid w:val="00D95B31"/>
    <w:rsid w:val="00D95DCC"/>
    <w:rsid w:val="00D96025"/>
    <w:rsid w:val="00D961A7"/>
    <w:rsid w:val="00D9621F"/>
    <w:rsid w:val="00D962DC"/>
    <w:rsid w:val="00D971C8"/>
    <w:rsid w:val="00D97CE4"/>
    <w:rsid w:val="00DA01AE"/>
    <w:rsid w:val="00DA02F0"/>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950"/>
    <w:rsid w:val="00DA4A78"/>
    <w:rsid w:val="00DA4CC5"/>
    <w:rsid w:val="00DA4D42"/>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1EEB"/>
    <w:rsid w:val="00DB3254"/>
    <w:rsid w:val="00DB354E"/>
    <w:rsid w:val="00DB39D4"/>
    <w:rsid w:val="00DB3A47"/>
    <w:rsid w:val="00DB3BF7"/>
    <w:rsid w:val="00DB4099"/>
    <w:rsid w:val="00DB46D0"/>
    <w:rsid w:val="00DB46DF"/>
    <w:rsid w:val="00DB49B6"/>
    <w:rsid w:val="00DB4E06"/>
    <w:rsid w:val="00DB52F7"/>
    <w:rsid w:val="00DB5317"/>
    <w:rsid w:val="00DB5895"/>
    <w:rsid w:val="00DB5C22"/>
    <w:rsid w:val="00DB631E"/>
    <w:rsid w:val="00DB677E"/>
    <w:rsid w:val="00DB6A7F"/>
    <w:rsid w:val="00DB6A80"/>
    <w:rsid w:val="00DB6C06"/>
    <w:rsid w:val="00DB724E"/>
    <w:rsid w:val="00DB7354"/>
    <w:rsid w:val="00DB7A12"/>
    <w:rsid w:val="00DB7B06"/>
    <w:rsid w:val="00DB7B30"/>
    <w:rsid w:val="00DC0373"/>
    <w:rsid w:val="00DC043D"/>
    <w:rsid w:val="00DC0738"/>
    <w:rsid w:val="00DC24C9"/>
    <w:rsid w:val="00DC286E"/>
    <w:rsid w:val="00DC2FC5"/>
    <w:rsid w:val="00DC318A"/>
    <w:rsid w:val="00DC371F"/>
    <w:rsid w:val="00DC3A9D"/>
    <w:rsid w:val="00DC4004"/>
    <w:rsid w:val="00DC4243"/>
    <w:rsid w:val="00DC5168"/>
    <w:rsid w:val="00DC5584"/>
    <w:rsid w:val="00DC662D"/>
    <w:rsid w:val="00DC662F"/>
    <w:rsid w:val="00DC6947"/>
    <w:rsid w:val="00DC6C1E"/>
    <w:rsid w:val="00DC6F46"/>
    <w:rsid w:val="00DC7255"/>
    <w:rsid w:val="00DC72CE"/>
    <w:rsid w:val="00DC7951"/>
    <w:rsid w:val="00DC7A1D"/>
    <w:rsid w:val="00DC7A91"/>
    <w:rsid w:val="00DD078D"/>
    <w:rsid w:val="00DD0E0E"/>
    <w:rsid w:val="00DD1C4B"/>
    <w:rsid w:val="00DD1F7B"/>
    <w:rsid w:val="00DD229E"/>
    <w:rsid w:val="00DD23A4"/>
    <w:rsid w:val="00DD25A8"/>
    <w:rsid w:val="00DD3029"/>
    <w:rsid w:val="00DD3167"/>
    <w:rsid w:val="00DD3535"/>
    <w:rsid w:val="00DD379A"/>
    <w:rsid w:val="00DD3C76"/>
    <w:rsid w:val="00DD3C9D"/>
    <w:rsid w:val="00DD4247"/>
    <w:rsid w:val="00DD430D"/>
    <w:rsid w:val="00DD5417"/>
    <w:rsid w:val="00DD55E0"/>
    <w:rsid w:val="00DD55F5"/>
    <w:rsid w:val="00DD5EF9"/>
    <w:rsid w:val="00DD66E4"/>
    <w:rsid w:val="00DD6940"/>
    <w:rsid w:val="00DD69DA"/>
    <w:rsid w:val="00DD6CB0"/>
    <w:rsid w:val="00DD79CE"/>
    <w:rsid w:val="00DE0132"/>
    <w:rsid w:val="00DE067D"/>
    <w:rsid w:val="00DE0B98"/>
    <w:rsid w:val="00DE14CD"/>
    <w:rsid w:val="00DE17D3"/>
    <w:rsid w:val="00DE18A3"/>
    <w:rsid w:val="00DE1904"/>
    <w:rsid w:val="00DE19FB"/>
    <w:rsid w:val="00DE1B83"/>
    <w:rsid w:val="00DE1DAA"/>
    <w:rsid w:val="00DE2519"/>
    <w:rsid w:val="00DE2903"/>
    <w:rsid w:val="00DE2EF0"/>
    <w:rsid w:val="00DE302E"/>
    <w:rsid w:val="00DE3835"/>
    <w:rsid w:val="00DE3B51"/>
    <w:rsid w:val="00DE3B5E"/>
    <w:rsid w:val="00DE3BE8"/>
    <w:rsid w:val="00DE3DBB"/>
    <w:rsid w:val="00DE43A2"/>
    <w:rsid w:val="00DE4A74"/>
    <w:rsid w:val="00DE4B05"/>
    <w:rsid w:val="00DE4EE9"/>
    <w:rsid w:val="00DE5010"/>
    <w:rsid w:val="00DE5105"/>
    <w:rsid w:val="00DE541C"/>
    <w:rsid w:val="00DE610A"/>
    <w:rsid w:val="00DE6B23"/>
    <w:rsid w:val="00DE702B"/>
    <w:rsid w:val="00DE737B"/>
    <w:rsid w:val="00DE765F"/>
    <w:rsid w:val="00DE7A14"/>
    <w:rsid w:val="00DE7D7E"/>
    <w:rsid w:val="00DF0253"/>
    <w:rsid w:val="00DF039E"/>
    <w:rsid w:val="00DF08A1"/>
    <w:rsid w:val="00DF08F4"/>
    <w:rsid w:val="00DF0BD2"/>
    <w:rsid w:val="00DF100B"/>
    <w:rsid w:val="00DF11B7"/>
    <w:rsid w:val="00DF32F3"/>
    <w:rsid w:val="00DF37FD"/>
    <w:rsid w:val="00DF3EBB"/>
    <w:rsid w:val="00DF42B4"/>
    <w:rsid w:val="00DF4359"/>
    <w:rsid w:val="00DF47ED"/>
    <w:rsid w:val="00DF4A33"/>
    <w:rsid w:val="00DF4FC8"/>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035"/>
    <w:rsid w:val="00E011D7"/>
    <w:rsid w:val="00E0121E"/>
    <w:rsid w:val="00E01413"/>
    <w:rsid w:val="00E016E1"/>
    <w:rsid w:val="00E02194"/>
    <w:rsid w:val="00E02577"/>
    <w:rsid w:val="00E02792"/>
    <w:rsid w:val="00E031BB"/>
    <w:rsid w:val="00E03463"/>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3C1"/>
    <w:rsid w:val="00E10640"/>
    <w:rsid w:val="00E10761"/>
    <w:rsid w:val="00E10D1E"/>
    <w:rsid w:val="00E112F2"/>
    <w:rsid w:val="00E1185B"/>
    <w:rsid w:val="00E118C5"/>
    <w:rsid w:val="00E11D7A"/>
    <w:rsid w:val="00E11EEB"/>
    <w:rsid w:val="00E11FD4"/>
    <w:rsid w:val="00E1213C"/>
    <w:rsid w:val="00E123F0"/>
    <w:rsid w:val="00E128F2"/>
    <w:rsid w:val="00E12A25"/>
    <w:rsid w:val="00E13E5A"/>
    <w:rsid w:val="00E13EE4"/>
    <w:rsid w:val="00E14CBF"/>
    <w:rsid w:val="00E15404"/>
    <w:rsid w:val="00E154D9"/>
    <w:rsid w:val="00E16190"/>
    <w:rsid w:val="00E1619C"/>
    <w:rsid w:val="00E16463"/>
    <w:rsid w:val="00E167EB"/>
    <w:rsid w:val="00E16A97"/>
    <w:rsid w:val="00E16BC0"/>
    <w:rsid w:val="00E16D65"/>
    <w:rsid w:val="00E16F3A"/>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4CC8"/>
    <w:rsid w:val="00E250C5"/>
    <w:rsid w:val="00E2530C"/>
    <w:rsid w:val="00E25DFC"/>
    <w:rsid w:val="00E262E9"/>
    <w:rsid w:val="00E26727"/>
    <w:rsid w:val="00E26970"/>
    <w:rsid w:val="00E26EB9"/>
    <w:rsid w:val="00E27205"/>
    <w:rsid w:val="00E2728F"/>
    <w:rsid w:val="00E274B9"/>
    <w:rsid w:val="00E27791"/>
    <w:rsid w:val="00E30CF7"/>
    <w:rsid w:val="00E30ED0"/>
    <w:rsid w:val="00E30F26"/>
    <w:rsid w:val="00E30F2D"/>
    <w:rsid w:val="00E31538"/>
    <w:rsid w:val="00E318E9"/>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6F9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2AE2"/>
    <w:rsid w:val="00E4304D"/>
    <w:rsid w:val="00E431BA"/>
    <w:rsid w:val="00E43741"/>
    <w:rsid w:val="00E4450A"/>
    <w:rsid w:val="00E44906"/>
    <w:rsid w:val="00E44F5D"/>
    <w:rsid w:val="00E44F97"/>
    <w:rsid w:val="00E44FDB"/>
    <w:rsid w:val="00E45AD9"/>
    <w:rsid w:val="00E45C77"/>
    <w:rsid w:val="00E4608B"/>
    <w:rsid w:val="00E46A9D"/>
    <w:rsid w:val="00E46C9B"/>
    <w:rsid w:val="00E46D7F"/>
    <w:rsid w:val="00E501D3"/>
    <w:rsid w:val="00E50942"/>
    <w:rsid w:val="00E50E6D"/>
    <w:rsid w:val="00E51BCC"/>
    <w:rsid w:val="00E526ED"/>
    <w:rsid w:val="00E52C85"/>
    <w:rsid w:val="00E53065"/>
    <w:rsid w:val="00E532A6"/>
    <w:rsid w:val="00E53A01"/>
    <w:rsid w:val="00E53C76"/>
    <w:rsid w:val="00E54395"/>
    <w:rsid w:val="00E54724"/>
    <w:rsid w:val="00E54C24"/>
    <w:rsid w:val="00E557A5"/>
    <w:rsid w:val="00E5588E"/>
    <w:rsid w:val="00E5615E"/>
    <w:rsid w:val="00E564C4"/>
    <w:rsid w:val="00E567C9"/>
    <w:rsid w:val="00E577B1"/>
    <w:rsid w:val="00E57D40"/>
    <w:rsid w:val="00E57E1A"/>
    <w:rsid w:val="00E57FA5"/>
    <w:rsid w:val="00E604C4"/>
    <w:rsid w:val="00E6070A"/>
    <w:rsid w:val="00E60809"/>
    <w:rsid w:val="00E60D5F"/>
    <w:rsid w:val="00E61300"/>
    <w:rsid w:val="00E618B7"/>
    <w:rsid w:val="00E61FB1"/>
    <w:rsid w:val="00E62D5C"/>
    <w:rsid w:val="00E635B9"/>
    <w:rsid w:val="00E63A1C"/>
    <w:rsid w:val="00E64495"/>
    <w:rsid w:val="00E64F06"/>
    <w:rsid w:val="00E64F89"/>
    <w:rsid w:val="00E65CF0"/>
    <w:rsid w:val="00E65D15"/>
    <w:rsid w:val="00E66448"/>
    <w:rsid w:val="00E66CD8"/>
    <w:rsid w:val="00E66D1C"/>
    <w:rsid w:val="00E67802"/>
    <w:rsid w:val="00E67B64"/>
    <w:rsid w:val="00E67EE5"/>
    <w:rsid w:val="00E7013A"/>
    <w:rsid w:val="00E7024F"/>
    <w:rsid w:val="00E70599"/>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B0D"/>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43B5"/>
    <w:rsid w:val="00E8459A"/>
    <w:rsid w:val="00E8479F"/>
    <w:rsid w:val="00E84A3B"/>
    <w:rsid w:val="00E85307"/>
    <w:rsid w:val="00E85B0A"/>
    <w:rsid w:val="00E85B72"/>
    <w:rsid w:val="00E861B2"/>
    <w:rsid w:val="00E8684D"/>
    <w:rsid w:val="00E869B9"/>
    <w:rsid w:val="00E87504"/>
    <w:rsid w:val="00E87718"/>
    <w:rsid w:val="00E87742"/>
    <w:rsid w:val="00E87A18"/>
    <w:rsid w:val="00E87CB7"/>
    <w:rsid w:val="00E87CDB"/>
    <w:rsid w:val="00E907A0"/>
    <w:rsid w:val="00E907E4"/>
    <w:rsid w:val="00E90937"/>
    <w:rsid w:val="00E90A24"/>
    <w:rsid w:val="00E90A78"/>
    <w:rsid w:val="00E90C34"/>
    <w:rsid w:val="00E90DB7"/>
    <w:rsid w:val="00E9108E"/>
    <w:rsid w:val="00E91220"/>
    <w:rsid w:val="00E919AC"/>
    <w:rsid w:val="00E91A38"/>
    <w:rsid w:val="00E91E7E"/>
    <w:rsid w:val="00E91EDB"/>
    <w:rsid w:val="00E927FA"/>
    <w:rsid w:val="00E92C92"/>
    <w:rsid w:val="00E92DFD"/>
    <w:rsid w:val="00E93146"/>
    <w:rsid w:val="00E9321C"/>
    <w:rsid w:val="00E93499"/>
    <w:rsid w:val="00E93684"/>
    <w:rsid w:val="00E93947"/>
    <w:rsid w:val="00E93CB3"/>
    <w:rsid w:val="00E93F3A"/>
    <w:rsid w:val="00E946A6"/>
    <w:rsid w:val="00E947E4"/>
    <w:rsid w:val="00E9480A"/>
    <w:rsid w:val="00E94A86"/>
    <w:rsid w:val="00E9616B"/>
    <w:rsid w:val="00E96456"/>
    <w:rsid w:val="00E96A29"/>
    <w:rsid w:val="00E96B28"/>
    <w:rsid w:val="00E96FE6"/>
    <w:rsid w:val="00E97060"/>
    <w:rsid w:val="00E973A1"/>
    <w:rsid w:val="00E97418"/>
    <w:rsid w:val="00E9791F"/>
    <w:rsid w:val="00EA0118"/>
    <w:rsid w:val="00EA06C6"/>
    <w:rsid w:val="00EA0BDE"/>
    <w:rsid w:val="00EA0F54"/>
    <w:rsid w:val="00EA1059"/>
    <w:rsid w:val="00EA1AEE"/>
    <w:rsid w:val="00EA1D19"/>
    <w:rsid w:val="00EA1D43"/>
    <w:rsid w:val="00EA2653"/>
    <w:rsid w:val="00EA26AF"/>
    <w:rsid w:val="00EA2723"/>
    <w:rsid w:val="00EA2924"/>
    <w:rsid w:val="00EA29EB"/>
    <w:rsid w:val="00EA2C2A"/>
    <w:rsid w:val="00EA2D5D"/>
    <w:rsid w:val="00EA3B07"/>
    <w:rsid w:val="00EA3F87"/>
    <w:rsid w:val="00EA407B"/>
    <w:rsid w:val="00EA41DD"/>
    <w:rsid w:val="00EA48A9"/>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1CD"/>
    <w:rsid w:val="00EB2317"/>
    <w:rsid w:val="00EB23DB"/>
    <w:rsid w:val="00EB26C6"/>
    <w:rsid w:val="00EB279B"/>
    <w:rsid w:val="00EB27C9"/>
    <w:rsid w:val="00EB2ABB"/>
    <w:rsid w:val="00EB2B18"/>
    <w:rsid w:val="00EB2BF3"/>
    <w:rsid w:val="00EB3525"/>
    <w:rsid w:val="00EB495E"/>
    <w:rsid w:val="00EB4A7C"/>
    <w:rsid w:val="00EB4F83"/>
    <w:rsid w:val="00EB53DB"/>
    <w:rsid w:val="00EB556F"/>
    <w:rsid w:val="00EB55A9"/>
    <w:rsid w:val="00EB584C"/>
    <w:rsid w:val="00EB5863"/>
    <w:rsid w:val="00EB5D88"/>
    <w:rsid w:val="00EB5F08"/>
    <w:rsid w:val="00EB5FAF"/>
    <w:rsid w:val="00EB6C34"/>
    <w:rsid w:val="00EB6D14"/>
    <w:rsid w:val="00EB6FAA"/>
    <w:rsid w:val="00EB70B7"/>
    <w:rsid w:val="00EB7307"/>
    <w:rsid w:val="00EB772D"/>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0A"/>
    <w:rsid w:val="00EC4BF9"/>
    <w:rsid w:val="00EC4DF6"/>
    <w:rsid w:val="00EC5009"/>
    <w:rsid w:val="00EC55AD"/>
    <w:rsid w:val="00EC5F2F"/>
    <w:rsid w:val="00EC6234"/>
    <w:rsid w:val="00EC651E"/>
    <w:rsid w:val="00EC65E5"/>
    <w:rsid w:val="00EC692E"/>
    <w:rsid w:val="00EC6A56"/>
    <w:rsid w:val="00EC6D2C"/>
    <w:rsid w:val="00EC745E"/>
    <w:rsid w:val="00EC762A"/>
    <w:rsid w:val="00EC76B4"/>
    <w:rsid w:val="00EC775C"/>
    <w:rsid w:val="00EC7EAF"/>
    <w:rsid w:val="00ED091C"/>
    <w:rsid w:val="00ED1327"/>
    <w:rsid w:val="00ED27C3"/>
    <w:rsid w:val="00ED2ACA"/>
    <w:rsid w:val="00ED2AE2"/>
    <w:rsid w:val="00ED2C5A"/>
    <w:rsid w:val="00ED2FB4"/>
    <w:rsid w:val="00ED33AE"/>
    <w:rsid w:val="00ED35FE"/>
    <w:rsid w:val="00ED3775"/>
    <w:rsid w:val="00ED3BA4"/>
    <w:rsid w:val="00ED4532"/>
    <w:rsid w:val="00ED4995"/>
    <w:rsid w:val="00ED4A6D"/>
    <w:rsid w:val="00ED5C13"/>
    <w:rsid w:val="00ED68C6"/>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26"/>
    <w:rsid w:val="00EE799E"/>
    <w:rsid w:val="00EE79B6"/>
    <w:rsid w:val="00EE7CA8"/>
    <w:rsid w:val="00EE7E02"/>
    <w:rsid w:val="00EE7FA7"/>
    <w:rsid w:val="00EF00AD"/>
    <w:rsid w:val="00EF0322"/>
    <w:rsid w:val="00EF07FE"/>
    <w:rsid w:val="00EF1093"/>
    <w:rsid w:val="00EF1466"/>
    <w:rsid w:val="00EF1528"/>
    <w:rsid w:val="00EF1757"/>
    <w:rsid w:val="00EF17FD"/>
    <w:rsid w:val="00EF195E"/>
    <w:rsid w:val="00EF1E18"/>
    <w:rsid w:val="00EF1FCB"/>
    <w:rsid w:val="00EF21C3"/>
    <w:rsid w:val="00EF2984"/>
    <w:rsid w:val="00EF2C14"/>
    <w:rsid w:val="00EF2E6B"/>
    <w:rsid w:val="00EF3017"/>
    <w:rsid w:val="00EF3C76"/>
    <w:rsid w:val="00EF3CE1"/>
    <w:rsid w:val="00EF4862"/>
    <w:rsid w:val="00EF4B47"/>
    <w:rsid w:val="00EF53ED"/>
    <w:rsid w:val="00EF54D1"/>
    <w:rsid w:val="00EF56AF"/>
    <w:rsid w:val="00EF5AC9"/>
    <w:rsid w:val="00EF5DF8"/>
    <w:rsid w:val="00EF64E8"/>
    <w:rsid w:val="00EF67BB"/>
    <w:rsid w:val="00EF695B"/>
    <w:rsid w:val="00EF6B03"/>
    <w:rsid w:val="00EF6E4B"/>
    <w:rsid w:val="00EF6ED2"/>
    <w:rsid w:val="00EF6F24"/>
    <w:rsid w:val="00EF700E"/>
    <w:rsid w:val="00EF72F9"/>
    <w:rsid w:val="00EF74FD"/>
    <w:rsid w:val="00EF7594"/>
    <w:rsid w:val="00EF7728"/>
    <w:rsid w:val="00F0021E"/>
    <w:rsid w:val="00F0030E"/>
    <w:rsid w:val="00F005CB"/>
    <w:rsid w:val="00F00BA9"/>
    <w:rsid w:val="00F00CD1"/>
    <w:rsid w:val="00F01C8C"/>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9E5"/>
    <w:rsid w:val="00F05DF8"/>
    <w:rsid w:val="00F05E96"/>
    <w:rsid w:val="00F064EC"/>
    <w:rsid w:val="00F06ACF"/>
    <w:rsid w:val="00F07701"/>
    <w:rsid w:val="00F07F39"/>
    <w:rsid w:val="00F07F69"/>
    <w:rsid w:val="00F07F6F"/>
    <w:rsid w:val="00F10519"/>
    <w:rsid w:val="00F10CB9"/>
    <w:rsid w:val="00F10E78"/>
    <w:rsid w:val="00F110CD"/>
    <w:rsid w:val="00F110D5"/>
    <w:rsid w:val="00F1113E"/>
    <w:rsid w:val="00F111C2"/>
    <w:rsid w:val="00F1130C"/>
    <w:rsid w:val="00F1189A"/>
    <w:rsid w:val="00F12351"/>
    <w:rsid w:val="00F12549"/>
    <w:rsid w:val="00F12582"/>
    <w:rsid w:val="00F133AB"/>
    <w:rsid w:val="00F133B1"/>
    <w:rsid w:val="00F14B82"/>
    <w:rsid w:val="00F15193"/>
    <w:rsid w:val="00F16739"/>
    <w:rsid w:val="00F16DE2"/>
    <w:rsid w:val="00F16F96"/>
    <w:rsid w:val="00F2041D"/>
    <w:rsid w:val="00F2052B"/>
    <w:rsid w:val="00F20978"/>
    <w:rsid w:val="00F20F53"/>
    <w:rsid w:val="00F211CA"/>
    <w:rsid w:val="00F21A4E"/>
    <w:rsid w:val="00F22183"/>
    <w:rsid w:val="00F2232B"/>
    <w:rsid w:val="00F2260F"/>
    <w:rsid w:val="00F230AB"/>
    <w:rsid w:val="00F23EB0"/>
    <w:rsid w:val="00F242AD"/>
    <w:rsid w:val="00F247F2"/>
    <w:rsid w:val="00F24912"/>
    <w:rsid w:val="00F2518F"/>
    <w:rsid w:val="00F252A8"/>
    <w:rsid w:val="00F255D9"/>
    <w:rsid w:val="00F257E8"/>
    <w:rsid w:val="00F25C5A"/>
    <w:rsid w:val="00F25EB4"/>
    <w:rsid w:val="00F26276"/>
    <w:rsid w:val="00F265F7"/>
    <w:rsid w:val="00F266CE"/>
    <w:rsid w:val="00F26D0A"/>
    <w:rsid w:val="00F27696"/>
    <w:rsid w:val="00F277DB"/>
    <w:rsid w:val="00F27A81"/>
    <w:rsid w:val="00F27FA6"/>
    <w:rsid w:val="00F30D7B"/>
    <w:rsid w:val="00F3125C"/>
    <w:rsid w:val="00F32901"/>
    <w:rsid w:val="00F33DC8"/>
    <w:rsid w:val="00F34444"/>
    <w:rsid w:val="00F34FE9"/>
    <w:rsid w:val="00F35149"/>
    <w:rsid w:val="00F35893"/>
    <w:rsid w:val="00F36238"/>
    <w:rsid w:val="00F365A5"/>
    <w:rsid w:val="00F36BDE"/>
    <w:rsid w:val="00F36D20"/>
    <w:rsid w:val="00F37523"/>
    <w:rsid w:val="00F378F1"/>
    <w:rsid w:val="00F403A1"/>
    <w:rsid w:val="00F403DB"/>
    <w:rsid w:val="00F4065A"/>
    <w:rsid w:val="00F40A47"/>
    <w:rsid w:val="00F4247B"/>
    <w:rsid w:val="00F4275C"/>
    <w:rsid w:val="00F42AD4"/>
    <w:rsid w:val="00F434B2"/>
    <w:rsid w:val="00F43F0E"/>
    <w:rsid w:val="00F4557B"/>
    <w:rsid w:val="00F45693"/>
    <w:rsid w:val="00F45A18"/>
    <w:rsid w:val="00F45B08"/>
    <w:rsid w:val="00F45B8B"/>
    <w:rsid w:val="00F4605D"/>
    <w:rsid w:val="00F46AFB"/>
    <w:rsid w:val="00F47F17"/>
    <w:rsid w:val="00F50E58"/>
    <w:rsid w:val="00F5111B"/>
    <w:rsid w:val="00F51C31"/>
    <w:rsid w:val="00F51D13"/>
    <w:rsid w:val="00F52077"/>
    <w:rsid w:val="00F52339"/>
    <w:rsid w:val="00F5241C"/>
    <w:rsid w:val="00F5277A"/>
    <w:rsid w:val="00F52F2E"/>
    <w:rsid w:val="00F530F3"/>
    <w:rsid w:val="00F532E8"/>
    <w:rsid w:val="00F537FF"/>
    <w:rsid w:val="00F539C3"/>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C66"/>
    <w:rsid w:val="00F63DC2"/>
    <w:rsid w:val="00F64279"/>
    <w:rsid w:val="00F64491"/>
    <w:rsid w:val="00F64B92"/>
    <w:rsid w:val="00F64E6D"/>
    <w:rsid w:val="00F657CF"/>
    <w:rsid w:val="00F65808"/>
    <w:rsid w:val="00F6587D"/>
    <w:rsid w:val="00F658AC"/>
    <w:rsid w:val="00F66285"/>
    <w:rsid w:val="00F669E7"/>
    <w:rsid w:val="00F66A00"/>
    <w:rsid w:val="00F66CFB"/>
    <w:rsid w:val="00F6752D"/>
    <w:rsid w:val="00F70C73"/>
    <w:rsid w:val="00F713A3"/>
    <w:rsid w:val="00F71555"/>
    <w:rsid w:val="00F71561"/>
    <w:rsid w:val="00F715CB"/>
    <w:rsid w:val="00F71A8F"/>
    <w:rsid w:val="00F71AB8"/>
    <w:rsid w:val="00F71EE8"/>
    <w:rsid w:val="00F7309B"/>
    <w:rsid w:val="00F73590"/>
    <w:rsid w:val="00F738BE"/>
    <w:rsid w:val="00F74088"/>
    <w:rsid w:val="00F74D86"/>
    <w:rsid w:val="00F74FDF"/>
    <w:rsid w:val="00F75176"/>
    <w:rsid w:val="00F75330"/>
    <w:rsid w:val="00F75659"/>
    <w:rsid w:val="00F758FD"/>
    <w:rsid w:val="00F75984"/>
    <w:rsid w:val="00F75B66"/>
    <w:rsid w:val="00F75E36"/>
    <w:rsid w:val="00F7628A"/>
    <w:rsid w:val="00F76BD9"/>
    <w:rsid w:val="00F76FE4"/>
    <w:rsid w:val="00F77335"/>
    <w:rsid w:val="00F77CFE"/>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404"/>
    <w:rsid w:val="00F85629"/>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E2A"/>
    <w:rsid w:val="00F92F9E"/>
    <w:rsid w:val="00F93429"/>
    <w:rsid w:val="00F9397A"/>
    <w:rsid w:val="00F93A37"/>
    <w:rsid w:val="00F93D1F"/>
    <w:rsid w:val="00F94182"/>
    <w:rsid w:val="00F94256"/>
    <w:rsid w:val="00F9431F"/>
    <w:rsid w:val="00F944D9"/>
    <w:rsid w:val="00F947B9"/>
    <w:rsid w:val="00F94A02"/>
    <w:rsid w:val="00F94A3B"/>
    <w:rsid w:val="00F94A4E"/>
    <w:rsid w:val="00F94AB1"/>
    <w:rsid w:val="00F94DB3"/>
    <w:rsid w:val="00F9648D"/>
    <w:rsid w:val="00F96500"/>
    <w:rsid w:val="00F966CE"/>
    <w:rsid w:val="00F970CC"/>
    <w:rsid w:val="00F971FC"/>
    <w:rsid w:val="00F972B9"/>
    <w:rsid w:val="00F972E4"/>
    <w:rsid w:val="00F9735A"/>
    <w:rsid w:val="00FA0CA9"/>
    <w:rsid w:val="00FA1E01"/>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AF8"/>
    <w:rsid w:val="00FA6E7F"/>
    <w:rsid w:val="00FA7114"/>
    <w:rsid w:val="00FA724F"/>
    <w:rsid w:val="00FA76BC"/>
    <w:rsid w:val="00FA77CB"/>
    <w:rsid w:val="00FA78A3"/>
    <w:rsid w:val="00FA792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46"/>
    <w:rsid w:val="00FB6B73"/>
    <w:rsid w:val="00FB6F0C"/>
    <w:rsid w:val="00FB706D"/>
    <w:rsid w:val="00FB740F"/>
    <w:rsid w:val="00FB770C"/>
    <w:rsid w:val="00FB7A0B"/>
    <w:rsid w:val="00FC0065"/>
    <w:rsid w:val="00FC0148"/>
    <w:rsid w:val="00FC062F"/>
    <w:rsid w:val="00FC0754"/>
    <w:rsid w:val="00FC1E7D"/>
    <w:rsid w:val="00FC2232"/>
    <w:rsid w:val="00FC2370"/>
    <w:rsid w:val="00FC23DB"/>
    <w:rsid w:val="00FC2E77"/>
    <w:rsid w:val="00FC30AB"/>
    <w:rsid w:val="00FC3AEE"/>
    <w:rsid w:val="00FC4FE5"/>
    <w:rsid w:val="00FC5222"/>
    <w:rsid w:val="00FC5410"/>
    <w:rsid w:val="00FC605C"/>
    <w:rsid w:val="00FC6238"/>
    <w:rsid w:val="00FC6AB0"/>
    <w:rsid w:val="00FC7951"/>
    <w:rsid w:val="00FC7A95"/>
    <w:rsid w:val="00FC7EAE"/>
    <w:rsid w:val="00FD072B"/>
    <w:rsid w:val="00FD1058"/>
    <w:rsid w:val="00FD15B8"/>
    <w:rsid w:val="00FD17D8"/>
    <w:rsid w:val="00FD236B"/>
    <w:rsid w:val="00FD2785"/>
    <w:rsid w:val="00FD30E3"/>
    <w:rsid w:val="00FD3142"/>
    <w:rsid w:val="00FD3215"/>
    <w:rsid w:val="00FD33FC"/>
    <w:rsid w:val="00FD3534"/>
    <w:rsid w:val="00FD3730"/>
    <w:rsid w:val="00FD3ADE"/>
    <w:rsid w:val="00FD3B08"/>
    <w:rsid w:val="00FD4806"/>
    <w:rsid w:val="00FD4BA4"/>
    <w:rsid w:val="00FD534E"/>
    <w:rsid w:val="00FD56C7"/>
    <w:rsid w:val="00FD59C1"/>
    <w:rsid w:val="00FD5CBB"/>
    <w:rsid w:val="00FD6564"/>
    <w:rsid w:val="00FD692A"/>
    <w:rsid w:val="00FD6B74"/>
    <w:rsid w:val="00FD70AE"/>
    <w:rsid w:val="00FD7271"/>
    <w:rsid w:val="00FD7FFD"/>
    <w:rsid w:val="00FE002E"/>
    <w:rsid w:val="00FE0D4B"/>
    <w:rsid w:val="00FE2398"/>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5AF"/>
    <w:rsid w:val="00FF2835"/>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A0"/>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91E7E"/>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624145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233727">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0122335">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487436">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476500">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6059028">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0031258">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16756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56164613">
      <w:bodyDiv w:val="1"/>
      <w:marLeft w:val="0"/>
      <w:marRight w:val="0"/>
      <w:marTop w:val="0"/>
      <w:marBottom w:val="0"/>
      <w:divBdr>
        <w:top w:val="none" w:sz="0" w:space="0" w:color="auto"/>
        <w:left w:val="none" w:sz="0" w:space="0" w:color="auto"/>
        <w:bottom w:val="none" w:sz="0" w:space="0" w:color="auto"/>
        <w:right w:val="none" w:sz="0" w:space="0" w:color="auto"/>
      </w:divBdr>
    </w:div>
    <w:div w:id="5653361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6158716">
      <w:bodyDiv w:val="1"/>
      <w:marLeft w:val="0"/>
      <w:marRight w:val="0"/>
      <w:marTop w:val="0"/>
      <w:marBottom w:val="0"/>
      <w:divBdr>
        <w:top w:val="none" w:sz="0" w:space="0" w:color="auto"/>
        <w:left w:val="none" w:sz="0" w:space="0" w:color="auto"/>
        <w:bottom w:val="none" w:sz="0" w:space="0" w:color="auto"/>
        <w:right w:val="none" w:sz="0" w:space="0" w:color="auto"/>
      </w:divBdr>
    </w:div>
    <w:div w:id="93247106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0385418">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5619293">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46245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68068920">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1548847">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76743">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73873">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3520206">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895304">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ebabf6ce-2443-438c-9946-ecc878e7654a"/>
    <ds:schemaRef ds:uri="http://purl.org/dc/dcmitype/"/>
    <ds:schemaRef ds:uri="http://www.w3.org/XML/1998/namespace"/>
    <ds:schemaRef ds:uri="http://purl.org/dc/term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95d2e41d-1f11-4347-bb1c-11d6a32975dd"/>
    <ds:schemaRef ds:uri="3b34c8f0-1ef5-4d1e-bb66-517ce7fe7356"/>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10632</TotalTime>
  <Pages>6</Pages>
  <Words>3229</Words>
  <Characters>18406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R1-2405817</vt:lpstr>
    </vt:vector>
  </TitlesOfParts>
  <Company>Nokia &amp; NSN</Company>
  <LinksUpToDate>false</LinksUpToDate>
  <CharactersWithSpaces>21592</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R1-2500316</dc:title>
  <dc:subject/>
  <dc:creator/>
  <cp:keywords/>
  <dc:description/>
  <cp:lastModifiedBy>Mohammed Al-Imari</cp:lastModifiedBy>
  <cp:revision>1159</cp:revision>
  <cp:lastPrinted>2022-04-20T10:29:00Z</cp:lastPrinted>
  <dcterms:created xsi:type="dcterms:W3CDTF">2022-09-30T15:35:00Z</dcterms:created>
  <dcterms:modified xsi:type="dcterms:W3CDTF">2025-02-07T13:18:00Z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